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786" w:rsidRPr="00D92460" w:rsidRDefault="00C76786" w:rsidP="00D92460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2460">
        <w:rPr>
          <w:rFonts w:ascii="Times New Roman" w:hAnsi="Times New Roman" w:cs="Times New Roman"/>
          <w:b/>
          <w:bCs/>
          <w:sz w:val="28"/>
          <w:szCs w:val="28"/>
        </w:rPr>
        <w:t>Сводная информация</w:t>
      </w:r>
    </w:p>
    <w:p w:rsidR="00C76786" w:rsidRPr="00D92460" w:rsidRDefault="00C76786" w:rsidP="00D92460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2460">
        <w:rPr>
          <w:rFonts w:ascii="Times New Roman" w:hAnsi="Times New Roman" w:cs="Times New Roman"/>
          <w:b/>
          <w:bCs/>
          <w:sz w:val="28"/>
          <w:szCs w:val="28"/>
        </w:rPr>
        <w:t>об иностранных производителях и поставщиках фруктово-овощной продукции ЮАР</w:t>
      </w:r>
    </w:p>
    <w:p w:rsidR="00C76786" w:rsidRPr="00D92460" w:rsidRDefault="00C76786"/>
    <w:p w:rsidR="00C76786" w:rsidRPr="00D92460" w:rsidRDefault="00C76786"/>
    <w:tbl>
      <w:tblPr>
        <w:tblW w:w="1063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80"/>
        <w:gridCol w:w="2610"/>
        <w:gridCol w:w="1689"/>
        <w:gridCol w:w="1485"/>
        <w:gridCol w:w="3268"/>
      </w:tblGrid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67693">
              <w:rPr>
                <w:rFonts w:ascii="Times New Roman" w:hAnsi="Times New Roman" w:cs="Times New Roman"/>
                <w:b/>
                <w:bCs/>
              </w:rPr>
              <w:t>Продукция</w:t>
            </w:r>
          </w:p>
        </w:tc>
        <w:tc>
          <w:tcPr>
            <w:tcW w:w="2610" w:type="dxa"/>
          </w:tcPr>
          <w:p w:rsidR="00C76786" w:rsidRPr="00967693" w:rsidRDefault="00C76786" w:rsidP="009676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67693">
              <w:rPr>
                <w:rFonts w:ascii="Times New Roman" w:hAnsi="Times New Roman" w:cs="Times New Roman"/>
                <w:b/>
                <w:bCs/>
              </w:rPr>
              <w:t>Наименование компании</w:t>
            </w:r>
          </w:p>
        </w:tc>
        <w:tc>
          <w:tcPr>
            <w:tcW w:w="1689" w:type="dxa"/>
          </w:tcPr>
          <w:p w:rsidR="00C76786" w:rsidRPr="00967693" w:rsidRDefault="00C76786" w:rsidP="009676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67693">
              <w:rPr>
                <w:rFonts w:ascii="Times New Roman" w:hAnsi="Times New Roman" w:cs="Times New Roman"/>
                <w:b/>
                <w:bCs/>
              </w:rPr>
              <w:t>Контактное лицо</w:t>
            </w:r>
          </w:p>
        </w:tc>
        <w:tc>
          <w:tcPr>
            <w:tcW w:w="1485" w:type="dxa"/>
          </w:tcPr>
          <w:p w:rsidR="00C76786" w:rsidRPr="00967693" w:rsidRDefault="00C76786" w:rsidP="009676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67693">
              <w:rPr>
                <w:rFonts w:ascii="Times New Roman" w:hAnsi="Times New Roman" w:cs="Times New Roman"/>
                <w:b/>
                <w:bCs/>
              </w:rPr>
              <w:t>Телефон</w:t>
            </w:r>
          </w:p>
        </w:tc>
        <w:tc>
          <w:tcPr>
            <w:tcW w:w="3268" w:type="dxa"/>
          </w:tcPr>
          <w:p w:rsidR="00C76786" w:rsidRPr="00967693" w:rsidRDefault="00C76786" w:rsidP="009676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67693">
              <w:rPr>
                <w:rFonts w:ascii="Times New Roman" w:hAnsi="Times New Roman" w:cs="Times New Roman"/>
                <w:b/>
                <w:bCs/>
              </w:rPr>
              <w:t>Электронная почта/ почтовый адрес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Цитрусовые, виноград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divId w:val="12261928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Afrifresh Holdings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http://www.afrifresh.co.za/</w:t>
            </w: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Chris Conradie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+27 21 763 7600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hyperlink r:id="rId6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chris@afrifresh.co.za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  <w:p w:rsidR="00C76786" w:rsidRPr="00967693" w:rsidRDefault="00C76786" w:rsidP="00E846FC">
            <w:pPr>
              <w:pStyle w:val="NormalWeb"/>
              <w:rPr>
                <w:sz w:val="20"/>
                <w:szCs w:val="20"/>
                <w:lang w:val="en-US"/>
              </w:rPr>
            </w:pPr>
            <w:r w:rsidRPr="00967693">
              <w:rPr>
                <w:sz w:val="20"/>
                <w:szCs w:val="20"/>
                <w:lang w:val="en-US"/>
              </w:rPr>
              <w:t>P.O. Box 518 ,Constantia,7848,Cape Town ,South Africa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Цитрусовые, яблоки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divId w:val="12261966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Alliance Fruit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7" w:tgtFrame="_blank" w:history="1">
              <w:r w:rsidRPr="00967693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GB"/>
                </w:rPr>
                <w:t>http://www.alliancefruit.co.za</w:t>
              </w:r>
            </w:hyperlink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Tom Dreyer</w:t>
            </w:r>
          </w:p>
        </w:tc>
        <w:tc>
          <w:tcPr>
            <w:tcW w:w="1485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r w:rsidRPr="00967693">
              <w:rPr>
                <w:sz w:val="20"/>
                <w:szCs w:val="20"/>
              </w:rPr>
              <w:t>+27 83 642 8089</w:t>
            </w:r>
          </w:p>
          <w:p w:rsidR="00C76786" w:rsidRPr="00967693" w:rsidRDefault="00C76786" w:rsidP="001A0E1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+27 83 642 6755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hyperlink r:id="rId8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info@alliancefruit.co.za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  <w:p w:rsidR="00C76786" w:rsidRPr="00967693" w:rsidRDefault="00C76786" w:rsidP="00E846FC">
            <w:pPr>
              <w:pStyle w:val="NormalWeb"/>
              <w:rPr>
                <w:sz w:val="20"/>
                <w:szCs w:val="20"/>
                <w:lang w:val="en-US"/>
              </w:rPr>
            </w:pPr>
            <w:r w:rsidRPr="00967693">
              <w:rPr>
                <w:sz w:val="20"/>
                <w:szCs w:val="20"/>
                <w:lang w:val="en-GB"/>
              </w:rPr>
              <w:t>P.O. Box 557, Hoedspruit, Limpopo 1380, South Africa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Цитрусовые, яблоки, виноград, косточковые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divId w:val="122619749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AMC Fruit SA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Stephen Brink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+27 21 851 1234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hyperlink r:id="rId9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stephen@amcfruit.co.za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r w:rsidRPr="00967693">
              <w:rPr>
                <w:sz w:val="20"/>
                <w:szCs w:val="20"/>
                <w:lang w:val="en-US"/>
              </w:rPr>
              <w:t>4 Oude Bloemhof Bldg, 18 Plein St, Stellenbosch, 7600, South Africa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Яблоки, косточковые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divId w:val="122618971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atMarket (Pty) Ltd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Charl Du Toit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+27 23 315 5605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hyperlink r:id="rId10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tippie@atmarket.co.za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r w:rsidRPr="00967693">
              <w:rPr>
                <w:rStyle w:val="c-11"/>
                <w:rFonts w:ascii="Times New Roman" w:hAnsi="Times New Roman" w:cs="Times New Roman"/>
                <w:sz w:val="20"/>
                <w:szCs w:val="20"/>
                <w:lang w:val="en-US"/>
              </w:rPr>
              <w:t>PO Box 878, Ceres, 6835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Косточковые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divId w:val="122619605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Banhoek Fruit Marketing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JP van der Westhuizen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+27 21 885 2635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</w:rPr>
            </w:pPr>
            <w:hyperlink r:id="rId11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marketing@banhoekfruit.co.za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Цитрусовые, яблоки, виноград, косточковые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divId w:val="12261940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Bonaire Fruit (Pty) Ltd</w:t>
            </w:r>
          </w:p>
          <w:p w:rsidR="00C76786" w:rsidRPr="00967693" w:rsidRDefault="00C76786" w:rsidP="00967693">
            <w:pPr>
              <w:spacing w:after="0" w:line="240" w:lineRule="auto"/>
              <w:divId w:val="12261940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Francois Conradie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+27 21 876 2250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hyperlink r:id="rId12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francois@bonaire.co.za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Виноград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divId w:val="122619467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AS Viljoen &amp; Seuns Boerdery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Anton Viljoen Jr</w:t>
            </w:r>
          </w:p>
        </w:tc>
        <w:tc>
          <w:tcPr>
            <w:tcW w:w="1485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+27 23 354 8713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Pr="00967693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>anton@asvfarms.co.za</w:t>
              </w:r>
            </w:hyperlink>
            <w:r w:rsidRPr="009676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Цитрусовые, яблоки, виноград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divId w:val="122619591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Bet-El Fruits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Carel Nieuwoudt</w:t>
            </w:r>
          </w:p>
        </w:tc>
        <w:tc>
          <w:tcPr>
            <w:tcW w:w="1485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+27 21 863 3146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Pr="00967693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>carel@betelfruits.co.za</w:t>
              </w:r>
            </w:hyperlink>
            <w:r w:rsidRPr="009676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divId w:val="122619695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Cape Citrus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Scott Dowle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+27 21 979 4800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</w:rPr>
            </w:pPr>
            <w:hyperlink r:id="rId15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scott.dowle@capecitrus.com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Цитрусовые, яблоки, косточковые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divId w:val="122619786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Cape Five Exports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Wayne Mudge</w:t>
            </w:r>
          </w:p>
        </w:tc>
        <w:tc>
          <w:tcPr>
            <w:tcW w:w="1485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+27 21 850 4640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6" w:history="1">
              <w:r w:rsidRPr="00967693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>waynemudge@capefive.com</w:t>
              </w:r>
            </w:hyperlink>
            <w:r w:rsidRPr="009676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67693">
              <w:rPr>
                <w:rStyle w:val="c-21"/>
                <w:rFonts w:ascii="Times New Roman" w:hAnsi="Times New Roman" w:cs="Times New Roman"/>
                <w:sz w:val="20"/>
                <w:szCs w:val="20"/>
                <w:lang w:val="en-US"/>
              </w:rPr>
              <w:t>P O Box 3294, Somerset West, 7129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Цитрусовые, яблоки, виноград, косточковые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divId w:val="122618957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Capespan South Africa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John Taillard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+27 21 917 2600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hyperlink r:id="rId17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john_taillard@capespan.co.za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r w:rsidRPr="00967693">
              <w:rPr>
                <w:rStyle w:val="c-11"/>
                <w:rFonts w:ascii="Times New Roman" w:hAnsi="Times New Roman" w:cs="Times New Roman"/>
                <w:sz w:val="20"/>
                <w:szCs w:val="20"/>
                <w:lang w:val="en-US"/>
              </w:rPr>
              <w:t>P O Box 505, Belville, 7535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Цитрусовые, яблоки, виноград, косточковые, субтропические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divId w:val="122619141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Colors Fruit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Liezel Kriegler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+27 21 807 5000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</w:rPr>
            </w:pPr>
            <w:hyperlink r:id="rId18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liezel@colorsfruit.com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Цитрусовые, яблоки, виноград, косточковые, субтропические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divId w:val="122619536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Core Fruit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Nico van Staden</w:t>
            </w:r>
          </w:p>
        </w:tc>
        <w:tc>
          <w:tcPr>
            <w:tcW w:w="1485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+27 21 863 6300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Pr="00967693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>info@corefruit.com</w:t>
              </w:r>
            </w:hyperlink>
            <w:r w:rsidRPr="009676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Цитрусовые, яблоки, виноград, косточковые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divId w:val="122619696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Delica Global Export SA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Matthew Bates</w:t>
            </w:r>
          </w:p>
        </w:tc>
        <w:tc>
          <w:tcPr>
            <w:tcW w:w="1485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+27 21 555 1855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Pr="00967693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>matt@delicaglobal.com</w:t>
              </w:r>
            </w:hyperlink>
            <w:r w:rsidRPr="009676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Цитрусовые, яблоки, виноград, косточковые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divId w:val="122619066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Delecta Fruit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Stefan du Plessis</w:t>
            </w:r>
          </w:p>
        </w:tc>
        <w:tc>
          <w:tcPr>
            <w:tcW w:w="1485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+27 21 860 3999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21" w:history="1">
              <w:r w:rsidRPr="00967693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>info@delecta.co.za</w:t>
              </w:r>
            </w:hyperlink>
            <w:r w:rsidRPr="009676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67693">
              <w:rPr>
                <w:rStyle w:val="c-11"/>
                <w:rFonts w:ascii="Times New Roman" w:hAnsi="Times New Roman" w:cs="Times New Roman"/>
                <w:sz w:val="20"/>
                <w:szCs w:val="20"/>
                <w:lang w:val="en-US"/>
              </w:rPr>
              <w:t>P O Box 3134, Paarl,7620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Цитрусовые, яблоки, виноград, косточковые, субтропические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divId w:val="122619130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DKI Fruit Marketing (Pty) Ltd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Wouter Hugo du Toit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+27 21 855 4888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</w:rPr>
            </w:pPr>
            <w:hyperlink r:id="rId22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wouter@dkifruit.co.za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Цитрусовые, яблоки, виноград, косточковые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divId w:val="122618880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Dole South Africa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Theda Doman</w:t>
            </w:r>
            <w:r w:rsidRPr="00967693">
              <w:rPr>
                <w:sz w:val="20"/>
                <w:szCs w:val="20"/>
              </w:rPr>
              <w:br/>
              <w:t>Chirene Jelbert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+27 21 983 3600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hyperlink r:id="rId23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theda.doman@dole.com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r w:rsidRPr="00967693">
              <w:rPr>
                <w:rStyle w:val="c-11"/>
                <w:rFonts w:ascii="Times New Roman" w:hAnsi="Times New Roman" w:cs="Times New Roman"/>
                <w:sz w:val="20"/>
                <w:szCs w:val="20"/>
                <w:lang w:val="en-US"/>
              </w:rPr>
              <w:t>P O Box 4220, Old Oak, 7537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Яблоки, виноград, косточковые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divId w:val="122618915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Du Toit Group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Gysbert du Toit</w:t>
            </w:r>
          </w:p>
        </w:tc>
        <w:tc>
          <w:tcPr>
            <w:tcW w:w="1485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+27 23 312 1071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24" w:history="1">
              <w:r w:rsidRPr="00967693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>gysfruit@dutoit.com</w:t>
              </w:r>
            </w:hyperlink>
            <w:r w:rsidRPr="009676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67693">
              <w:rPr>
                <w:rStyle w:val="c-11"/>
                <w:rFonts w:ascii="Times New Roman" w:hAnsi="Times New Roman" w:cs="Times New Roman"/>
                <w:sz w:val="20"/>
                <w:szCs w:val="20"/>
                <w:lang w:val="en-US"/>
              </w:rPr>
              <w:t>P O Box 244, Ceres, 6835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Цитрусовые, яблоки, виноград, косточковые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divId w:val="122619234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Emex International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Micheal Pretorius</w:t>
            </w:r>
          </w:p>
        </w:tc>
        <w:tc>
          <w:tcPr>
            <w:tcW w:w="1485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+27 21 554 0522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5" w:history="1">
              <w:r w:rsidRPr="00967693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>micheal@emexintl.co.za</w:t>
              </w:r>
            </w:hyperlink>
            <w:r w:rsidRPr="009676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Ягоды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divId w:val="122619336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Eurafruit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Trevor McKenzie</w:t>
            </w:r>
          </w:p>
        </w:tc>
        <w:tc>
          <w:tcPr>
            <w:tcW w:w="1485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+27 21 808 6641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6" w:history="1">
              <w:r w:rsidRPr="00967693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>trevor@eurafruit.com</w:t>
              </w:r>
            </w:hyperlink>
            <w:r w:rsidRPr="009676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divId w:val="122619100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Everseason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Stiaan Engelbrecht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+27 22 921 3444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</w:rPr>
            </w:pPr>
            <w:hyperlink r:id="rId27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stiaan@everseason.co.za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Цитрусовые, яблоки, виноград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divId w:val="122619182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EXSA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Enslin Perold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+27 21 914 8280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</w:rPr>
            </w:pPr>
            <w:hyperlink r:id="rId28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enslin@exsa.com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Цитрусовые, яблоки, виноград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divId w:val="122619395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Favourite Fresh Export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Hercules Myburgh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+27 21 880 6626</w:t>
            </w:r>
          </w:p>
        </w:tc>
        <w:tc>
          <w:tcPr>
            <w:tcW w:w="3268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hyperlink r:id="rId29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hercules@ffesa.co.za</w:t>
              </w:r>
            </w:hyperlink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Цитрусовые, яблоки, виноград, косточковые, субтропические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divId w:val="122619534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Fedfa Export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Jenny Bailey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+27 21 917 2882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hyperlink r:id="rId30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jennyb@fedfa.co.za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r w:rsidRPr="00967693">
              <w:rPr>
                <w:rStyle w:val="c-11"/>
                <w:rFonts w:ascii="Times New Roman" w:hAnsi="Times New Roman" w:cs="Times New Roman"/>
                <w:sz w:val="20"/>
                <w:szCs w:val="20"/>
                <w:lang w:val="en-US"/>
              </w:rPr>
              <w:t>P O Box 505, Bellville, 7535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Цитрусовые, яблоки, виноград, косточковые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divId w:val="122619544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Fivestar Producers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André Bruwer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+27 21 431 0206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</w:rPr>
            </w:pPr>
            <w:hyperlink r:id="rId31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admin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@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fivestarproducers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.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co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.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za</w:t>
              </w:r>
            </w:hyperlink>
            <w:r w:rsidRPr="00967693">
              <w:rPr>
                <w:sz w:val="20"/>
                <w:szCs w:val="20"/>
              </w:rPr>
              <w:t xml:space="preserve"> </w:t>
            </w:r>
            <w:hyperlink r:id="rId32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andre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@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fivestarproducers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.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co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.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za</w:t>
              </w:r>
            </w:hyperlink>
            <w:r w:rsidRPr="00967693">
              <w:rPr>
                <w:sz w:val="20"/>
                <w:szCs w:val="20"/>
              </w:rPr>
              <w:t xml:space="preserve"> </w:t>
            </w:r>
          </w:p>
          <w:p w:rsidR="00C76786" w:rsidRPr="00967693" w:rsidRDefault="00C76786" w:rsidP="001A0E1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rStyle w:val="c-21"/>
                <w:rFonts w:ascii="Times New Roman" w:hAnsi="Times New Roman" w:cs="Times New Roman"/>
                <w:sz w:val="20"/>
                <w:szCs w:val="20"/>
              </w:rPr>
              <w:t>P O Box 286, Kakamas, 8870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Цитрусовые, яблоки, косточковые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divId w:val="122619091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Franschhoek Marketing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Jan Hoon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+27 21 876 3141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hyperlink r:id="rId33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janhoon@freshnessfirst.co.za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r w:rsidRPr="00967693">
              <w:rPr>
                <w:rStyle w:val="c-11"/>
                <w:rFonts w:ascii="Times New Roman" w:hAnsi="Times New Roman" w:cs="Times New Roman"/>
                <w:sz w:val="20"/>
                <w:szCs w:val="20"/>
                <w:lang w:val="en-US"/>
              </w:rPr>
              <w:t>P O Box 212, Franschhoek, 7690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Цитрусовые, яблоки, виноград, косточковые, субтропические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divId w:val="122619331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Freshworld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Danie Kieviet</w:t>
            </w:r>
            <w:r w:rsidRPr="00967693">
              <w:rPr>
                <w:sz w:val="20"/>
                <w:szCs w:val="20"/>
              </w:rPr>
              <w:br/>
              <w:t>Adolf Kieviet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+27 21 808 7100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</w:rPr>
            </w:pPr>
            <w:hyperlink r:id="rId34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dkieviet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@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freshworld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.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co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.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za</w:t>
              </w:r>
            </w:hyperlink>
            <w:r w:rsidRPr="00967693">
              <w:rPr>
                <w:sz w:val="20"/>
                <w:szCs w:val="20"/>
              </w:rPr>
              <w:t xml:space="preserve"> </w:t>
            </w:r>
            <w:hyperlink r:id="rId35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akieviet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@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freshworld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.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co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.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za</w:t>
              </w:r>
            </w:hyperlink>
            <w:r w:rsidRPr="00967693">
              <w:rPr>
                <w:sz w:val="20"/>
                <w:szCs w:val="20"/>
              </w:rPr>
              <w:t xml:space="preserve"> </w:t>
            </w:r>
          </w:p>
          <w:p w:rsidR="00C76786" w:rsidRPr="00967693" w:rsidRDefault="00C76786" w:rsidP="001A0E1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rStyle w:val="c-11"/>
                <w:rFonts w:ascii="Times New Roman" w:hAnsi="Times New Roman" w:cs="Times New Roman"/>
                <w:sz w:val="20"/>
                <w:szCs w:val="20"/>
              </w:rPr>
              <w:t>Posbus 7235, Stellenbosch, 7599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Цитрусовые, яблоки, виноград, косточковые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divId w:val="122619576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Freshgold SA Exports (PTY) Ltd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Pieter von Maltitz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+27 21 555 1966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</w:rPr>
            </w:pPr>
            <w:hyperlink r:id="rId36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Pieter@freshgoldsa.co.za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Цитрусовые, яблоки, виноград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divId w:val="122619219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Fruitone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Louis Mentis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+27 21 883 3447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hyperlink r:id="rId37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louis@fruitone.com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r w:rsidRPr="00967693">
              <w:rPr>
                <w:rStyle w:val="c-11"/>
                <w:rFonts w:ascii="Times New Roman" w:hAnsi="Times New Roman" w:cs="Times New Roman"/>
                <w:sz w:val="20"/>
                <w:szCs w:val="20"/>
                <w:lang w:val="en-US"/>
              </w:rPr>
              <w:t>PO Box 2244, Tzaneen,0850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Яблоки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divId w:val="122619752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Fruitways Marketing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Chris Moodie</w:t>
            </w:r>
          </w:p>
        </w:tc>
        <w:tc>
          <w:tcPr>
            <w:tcW w:w="1485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+27 21 851 9742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38" w:history="1">
              <w:r w:rsidRPr="005C3791">
                <w:rPr>
                  <w:rStyle w:val="Hyperlink"/>
                </w:rPr>
                <w:t>mailto: %3Cscript type='text/javascript'%3E %3C!-- var prefix = 'ma' + 'il' + 'to'; var path = 'hr' + 'ef' + '='; var addy59716 = 'chris.moodie' + '@'; addy59716 = addy59716 + 'fruitways' + '.' + 'com'; document.write('%3Ca ' + path + '\'' + prefix + ':' + addy59716 + '\'%3E'); document.write(addy59716); document.write('%3C\/a%3E'); //--%3E\n %3C/script%3E%3Cscript type='text/javascript'%3E %3C!-- doc</w:t>
              </w:r>
            </w:hyperlink>
            <w:hyperlink r:id="rId39" w:history="1">
              <w:r w:rsidRPr="00967693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>chris.moodie@fruitways.com</w:t>
              </w:r>
            </w:hyperlink>
            <w:r w:rsidRPr="009676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67693">
              <w:rPr>
                <w:rStyle w:val="c-11"/>
                <w:rFonts w:ascii="Times New Roman" w:hAnsi="Times New Roman" w:cs="Times New Roman"/>
                <w:sz w:val="20"/>
                <w:szCs w:val="20"/>
                <w:lang w:val="en-US"/>
              </w:rPr>
              <w:t>P O Box 155, Somerset Mall, 7137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Цитрусовые, яблоки, виноград, косточковые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divId w:val="122619713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Fruits Unlimited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Riël Malan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+27 21 860 1800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</w:rPr>
            </w:pPr>
            <w:hyperlink r:id="rId40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riel@fruits.co.za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Цитрусовые, яблоки, виноград, косточковые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divId w:val="122619608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FVC International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Jaco van Tubbergh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+27 21 505 5960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</w:rPr>
            </w:pPr>
            <w:hyperlink r:id="rId41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jaco@fvc.co.za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Цитрусовые, яблоки, виноград, косточковые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divId w:val="122619400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 xml:space="preserve">Global Pacific Produce 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Awie de Jager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+27 21 202 8085</w:t>
            </w:r>
          </w:p>
        </w:tc>
        <w:tc>
          <w:tcPr>
            <w:tcW w:w="3268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hyperlink r:id="rId42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awie.dejager</w:t>
              </w:r>
            </w:hyperlink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Цитрусовые, яблоки, косточковые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divId w:val="122618970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Goede Hoop Vrugte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Gideon Ellis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+27 23 315 5293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hyperlink r:id="rId43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gideone@ghfruit.co.za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r w:rsidRPr="00967693">
              <w:rPr>
                <w:rStyle w:val="c-11"/>
                <w:rFonts w:ascii="Times New Roman" w:hAnsi="Times New Roman" w:cs="Times New Roman"/>
                <w:sz w:val="20"/>
                <w:szCs w:val="20"/>
                <w:lang w:val="en-US"/>
              </w:rPr>
              <w:t>P O Box 587, Ceres, 6835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Цитрусовые, яблоки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divId w:val="122619659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Goldee Trading 2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Richard Sithole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+27 11 941 2768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hyperlink r:id="rId44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richard@fresh-produce.co.za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r w:rsidRPr="00967693">
              <w:rPr>
                <w:sz w:val="20"/>
                <w:szCs w:val="20"/>
                <w:lang w:val="en-US" w:eastAsia="en-US"/>
              </w:rPr>
              <w:t>t/a Divine Fruits, 175 Biswell Avenue, Mondeor, 2091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Виноград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divId w:val="122619583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Grape Alliance Marketing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Leon de Kock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+27 23 354 8152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</w:rPr>
            </w:pPr>
            <w:hyperlink r:id="rId45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leon@grapealliance.co.za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Цитрусовые, яблоки, виноград, косточковые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divId w:val="122619610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Green Marketing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  <w:lang w:val="en-US"/>
              </w:rPr>
            </w:pPr>
            <w:r w:rsidRPr="00967693">
              <w:rPr>
                <w:sz w:val="20"/>
                <w:szCs w:val="20"/>
                <w:lang w:val="en-US"/>
              </w:rPr>
              <w:t>Rory Antrobus</w:t>
            </w:r>
            <w:r w:rsidRPr="00967693">
              <w:rPr>
                <w:sz w:val="20"/>
                <w:szCs w:val="20"/>
                <w:lang w:val="en-US"/>
              </w:rPr>
              <w:br/>
              <w:t>Wiekus Hellmann</w:t>
            </w:r>
            <w:r w:rsidRPr="00967693">
              <w:rPr>
                <w:sz w:val="20"/>
                <w:szCs w:val="20"/>
                <w:lang w:val="en-US"/>
              </w:rPr>
              <w:br/>
              <w:t>Ryno Bougas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+27 21 874 1055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</w:rPr>
            </w:pPr>
            <w:hyperlink r:id="rId46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rory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@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gmint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.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co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.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za</w:t>
              </w:r>
            </w:hyperlink>
            <w:r w:rsidRPr="00967693">
              <w:rPr>
                <w:sz w:val="20"/>
                <w:szCs w:val="20"/>
              </w:rPr>
              <w:t xml:space="preserve"> </w:t>
            </w:r>
            <w:hyperlink r:id="rId47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wiekus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@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gmint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.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co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.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za</w:t>
              </w:r>
            </w:hyperlink>
            <w:r w:rsidRPr="00967693">
              <w:rPr>
                <w:sz w:val="20"/>
                <w:szCs w:val="20"/>
              </w:rPr>
              <w:t xml:space="preserve"> </w:t>
            </w:r>
            <w:hyperlink r:id="rId48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ryno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@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gmint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.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co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.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za</w:t>
              </w:r>
            </w:hyperlink>
            <w:r w:rsidRPr="00967693">
              <w:rPr>
                <w:sz w:val="20"/>
                <w:szCs w:val="20"/>
              </w:rPr>
              <w:t xml:space="preserve"> 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divId w:val="122619606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Groep 91 Uitvoer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Jan-Louis Smith Pretorius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+27 15 345 1671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</w:rPr>
            </w:pPr>
            <w:hyperlink r:id="rId49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admin@groep91.co.za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Grown4U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Snyman Kritzinger</w:t>
            </w:r>
            <w:r w:rsidRPr="00967693">
              <w:rPr>
                <w:sz w:val="20"/>
                <w:szCs w:val="20"/>
              </w:rPr>
              <w:br/>
              <w:t>Danie Stander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+27 42 230 0760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</w:rPr>
            </w:pPr>
            <w:hyperlink r:id="rId50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snyman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@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grown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4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u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.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co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.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za</w:t>
              </w:r>
            </w:hyperlink>
            <w:r w:rsidRPr="00967693">
              <w:rPr>
                <w:sz w:val="20"/>
                <w:szCs w:val="20"/>
              </w:rPr>
              <w:t xml:space="preserve"> </w:t>
            </w:r>
            <w:hyperlink r:id="rId51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danie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@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grown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4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u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.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co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.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za</w:t>
              </w:r>
            </w:hyperlink>
            <w:r w:rsidRPr="00967693">
              <w:rPr>
                <w:sz w:val="20"/>
                <w:szCs w:val="20"/>
              </w:rPr>
              <w:t xml:space="preserve"> 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Цитрусовые, виноград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Hendri Pieterse Boerdery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Hendri Pieterse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+27 82 387 3901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</w:rPr>
            </w:pPr>
            <w:hyperlink r:id="rId52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hendri@hnpieterse.co.za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Цитрусовые, виноград, косточковые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Hoekstra Fruit Exporters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Herman Louw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+27 21 869 8567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</w:rPr>
            </w:pPr>
            <w:hyperlink r:id="rId53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herman@hoekstraexport.co.za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Цитрусовые, яблоки, виноград, косточковые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Ideafruit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Pieter Oelofse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+27 21 851 0126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</w:rPr>
            </w:pPr>
            <w:hyperlink r:id="rId54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pieter@ifruit.co.za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Цитрусовые, яблоки, виноград, косточковые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In Season Marketing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André Grobbelaar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+27 21 943 5960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</w:rPr>
            </w:pPr>
            <w:hyperlink r:id="rId55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andre@inseason.co.za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Цитрусовые, виноград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In2Fruit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Sarel Joubert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+27 21 874 1055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</w:rPr>
            </w:pPr>
            <w:hyperlink r:id="rId56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sarel@in2fruit.co.za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Цитрусовые, яблоки, виноград, косточковые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Jo-Rie Products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  <w:lang w:val="en-US"/>
              </w:rPr>
            </w:pPr>
            <w:r w:rsidRPr="00967693">
              <w:rPr>
                <w:sz w:val="20"/>
                <w:szCs w:val="20"/>
                <w:lang w:val="en-US"/>
              </w:rPr>
              <w:t>Paula du Preez</w:t>
            </w:r>
            <w:r w:rsidRPr="00967693">
              <w:rPr>
                <w:sz w:val="20"/>
                <w:szCs w:val="20"/>
                <w:lang w:val="en-US"/>
              </w:rPr>
              <w:br/>
              <w:t>Anya Havenga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+27 21 979 1645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</w:rPr>
            </w:pPr>
            <w:hyperlink r:id="rId57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paula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@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jo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-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rie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.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co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.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za</w:t>
              </w:r>
            </w:hyperlink>
            <w:r w:rsidRPr="00967693">
              <w:rPr>
                <w:sz w:val="20"/>
                <w:szCs w:val="20"/>
              </w:rPr>
              <w:t xml:space="preserve"> </w:t>
            </w:r>
            <w:hyperlink r:id="rId58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anya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@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jo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-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rie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.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co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.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za</w:t>
              </w:r>
            </w:hyperlink>
            <w:r w:rsidRPr="00967693">
              <w:rPr>
                <w:sz w:val="20"/>
                <w:szCs w:val="20"/>
              </w:rPr>
              <w:t xml:space="preserve"> </w:t>
            </w:r>
          </w:p>
          <w:p w:rsidR="00C76786" w:rsidRPr="00967693" w:rsidRDefault="00C76786" w:rsidP="001A0E1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  <w:lang w:eastAsia="en-US"/>
              </w:rPr>
              <w:t>P O Box 528, Durbanville, 7551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Яблоки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Kaapschoon Boerdery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Joseph Hendricks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+27 21 848 9249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</w:rPr>
            </w:pPr>
            <w:hyperlink r:id="rId59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joseph@hendricksvrugte.co.za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Цитрусовые, яблоки, виноград, косточковые, субтропические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Karpus Exports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Rema Mammen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+27 11 483 3360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hyperlink r:id="rId60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rema@kairalisa.com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r w:rsidRPr="00967693">
              <w:rPr>
                <w:sz w:val="20"/>
                <w:szCs w:val="20"/>
                <w:lang w:val="en-US" w:eastAsia="en-US"/>
              </w:rPr>
              <w:t>P O Box 899, Northlands, 2116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 xml:space="preserve">Kat River Citrus Primary 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Jock Dankwerts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+27 46 645 1134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</w:rPr>
            </w:pPr>
            <w:hyperlink r:id="rId61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saxfold@katco.co.za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Komati Fruits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Willem Kruger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+27 13 791 0781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hyperlink r:id="rId62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willem@komatifruits.co.za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r w:rsidRPr="00967693">
              <w:rPr>
                <w:spacing w:val="-8"/>
                <w:sz w:val="20"/>
                <w:szCs w:val="20"/>
                <w:lang w:val="en-US" w:eastAsia="en-US"/>
              </w:rPr>
              <w:t>P O Box 880, Malelane, 1320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Цитрусовые, косточковые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Kromco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Andre van den Ende</w:t>
            </w:r>
          </w:p>
        </w:tc>
        <w:tc>
          <w:tcPr>
            <w:tcW w:w="1485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+27 21 850 6700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63" w:history="1">
              <w:r w:rsidRPr="00967693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>andrevde@kromco.co.za</w:t>
              </w:r>
            </w:hyperlink>
            <w:r w:rsidRPr="009676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 O Box 133, Grabouw, 7160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Laeveld Sitrus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Ben Vorster</w:t>
            </w:r>
          </w:p>
        </w:tc>
        <w:tc>
          <w:tcPr>
            <w:tcW w:w="1485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+27 15 345 1610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4" w:history="1">
              <w:r w:rsidRPr="00967693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>ben@laeveldsitrus.co.za</w:t>
              </w:r>
            </w:hyperlink>
            <w:r w:rsidRPr="009676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Le Roux Group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Gerhard Robbertze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+27 21 864 1967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</w:rPr>
            </w:pPr>
            <w:hyperlink r:id="rId65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gerhard@lerouxgroup.co.za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Letaba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Marius de Bruyn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+27 15 304 4006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</w:rPr>
            </w:pPr>
            <w:hyperlink r:id="rId66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marius.db@letaba.com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LGS Exports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Piet van Rensburg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+27 21 887 2909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</w:rPr>
            </w:pPr>
            <w:hyperlink r:id="rId67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pietvrensburg@worldonline.co.za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Lona Citrus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Charles Milleskie</w:t>
            </w:r>
            <w:r w:rsidRPr="00967693">
              <w:rPr>
                <w:sz w:val="20"/>
                <w:szCs w:val="20"/>
              </w:rPr>
              <w:br/>
              <w:t>Derek Sutton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+27 21 481 8200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</w:rPr>
            </w:pPr>
            <w:hyperlink r:id="rId68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charlm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@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lona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.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co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.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za</w:t>
              </w:r>
            </w:hyperlink>
            <w:r w:rsidRPr="00967693">
              <w:rPr>
                <w:sz w:val="20"/>
                <w:szCs w:val="20"/>
              </w:rPr>
              <w:t xml:space="preserve"> </w:t>
            </w:r>
            <w:hyperlink r:id="rId69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dereks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@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lona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.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co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.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za</w:t>
              </w:r>
            </w:hyperlink>
            <w:r w:rsidRPr="00967693">
              <w:rPr>
                <w:sz w:val="20"/>
                <w:szCs w:val="20"/>
              </w:rPr>
              <w:t xml:space="preserve"> </w:t>
            </w:r>
          </w:p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r w:rsidRPr="00967693">
              <w:rPr>
                <w:sz w:val="20"/>
                <w:szCs w:val="20"/>
                <w:lang w:val="en-US" w:eastAsia="en-US"/>
              </w:rPr>
              <w:t>P O Box 1201, Green Point, 8051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Mahela Boerdery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Barend Vorster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+27 15 345 1600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</w:rPr>
            </w:pPr>
            <w:hyperlink r:id="rId70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barend@mahela.co.za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Яблоки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Makolobane Farmers Enterprise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Dimakatso Sekhoto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+27 58 481 2857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</w:rPr>
            </w:pPr>
            <w:hyperlink r:id="rId71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nono@makolobane.co.za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Цитрусовые, косточковые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Market Demand Fruits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Lean van Biljon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+27 21 874 2028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hyperlink r:id="rId72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trading@marketdemandfruits.co.za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r w:rsidRPr="00967693">
              <w:rPr>
                <w:sz w:val="20"/>
                <w:szCs w:val="20"/>
                <w:lang w:val="en-US" w:eastAsia="en-US"/>
              </w:rPr>
              <w:t>P O Box 7393, Paarl, 7623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Цитрусовые, яблоки, виноград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Migratus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Archie Swanson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+27 21 418 0759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</w:rPr>
            </w:pPr>
            <w:hyperlink r:id="rId73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archie@migratus.net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Mouton Citrus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Rikus Groenewald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+27 22 921 3405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hyperlink r:id="rId74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marketing@moutoncitrus.co.za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r w:rsidRPr="00967693">
              <w:rPr>
                <w:sz w:val="20"/>
                <w:szCs w:val="20"/>
                <w:lang w:val="en-US" w:eastAsia="en-US"/>
              </w:rPr>
              <w:t>P O Box 110, Citrusdal, 7340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Makutangii Farming Operations t/a Easy Farms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Israel Nemaorani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+27 15 968 9504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</w:rPr>
            </w:pPr>
            <w:hyperlink r:id="rId75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Easyfarm@telkomsa.net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Цитрусовые, яблоки, виноград, косточковые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New Vision Fruit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Pieter Karsten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+27 21 979 5241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</w:rPr>
            </w:pPr>
            <w:hyperlink r:id="rId76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pieterk@karsten.co.za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Цитрусовые, яблоки, косточковые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Niche Fruit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Anton Bonnema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+27 21 945 1390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hyperlink r:id="rId77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anton@sland.co.za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r w:rsidRPr="00967693">
              <w:rPr>
                <w:sz w:val="20"/>
                <w:szCs w:val="20"/>
                <w:lang w:val="en-US"/>
              </w:rPr>
              <w:t>P O BOX 57 STELLENBOSCH 7599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Цитрусовые,  виноград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Orex Export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http://orexexport.com/</w:t>
            </w:r>
          </w:p>
        </w:tc>
        <w:tc>
          <w:tcPr>
            <w:tcW w:w="1689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r w:rsidRPr="00967693">
              <w:rPr>
                <w:sz w:val="20"/>
                <w:szCs w:val="20"/>
              </w:rPr>
              <w:t>Santa Spangenberg</w:t>
            </w:r>
          </w:p>
          <w:p w:rsidR="00C76786" w:rsidRPr="00967693" w:rsidRDefault="00C76786" w:rsidP="001A0E1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Marthia Botha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+27 54 431 6100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</w:rPr>
            </w:pPr>
            <w:hyperlink r:id="rId78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santas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@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isat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.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co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.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za</w:t>
              </w:r>
            </w:hyperlink>
            <w:r w:rsidRPr="00967693">
              <w:rPr>
                <w:sz w:val="20"/>
                <w:szCs w:val="20"/>
              </w:rPr>
              <w:t xml:space="preserve"> </w:t>
            </w:r>
            <w:hyperlink r:id="rId79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mspan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@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isat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.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co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.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za</w:t>
              </w:r>
            </w:hyperlink>
            <w:r w:rsidRPr="00967693">
              <w:rPr>
                <w:sz w:val="20"/>
                <w:szCs w:val="20"/>
              </w:rPr>
              <w:t xml:space="preserve"> </w:t>
            </w:r>
          </w:p>
          <w:p w:rsidR="00C76786" w:rsidRPr="00967693" w:rsidRDefault="00C76786" w:rsidP="00DE5741">
            <w:pPr>
              <w:pStyle w:val="NormalWeb"/>
              <w:rPr>
                <w:sz w:val="20"/>
                <w:szCs w:val="20"/>
                <w:lang w:val="en-US"/>
              </w:rPr>
            </w:pPr>
            <w:r w:rsidRPr="00967693">
              <w:rPr>
                <w:rStyle w:val="style21"/>
                <w:rFonts w:ascii="Times New Roman" w:hAnsi="Times New Roman" w:cs="Times New Roman"/>
                <w:sz w:val="20"/>
                <w:szCs w:val="20"/>
              </w:rPr>
              <w:t>POBox 117</w:t>
            </w:r>
            <w:r w:rsidRPr="00967693">
              <w:rPr>
                <w:rStyle w:val="style21"/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967693">
              <w:rPr>
                <w:rStyle w:val="style21"/>
                <w:rFonts w:ascii="Times New Roman" w:hAnsi="Times New Roman" w:cs="Times New Roman"/>
                <w:sz w:val="20"/>
                <w:szCs w:val="20"/>
              </w:rPr>
              <w:t>Kakamas</w:t>
            </w:r>
            <w:r w:rsidRPr="00967693">
              <w:rPr>
                <w:rStyle w:val="style21"/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967693">
              <w:rPr>
                <w:rStyle w:val="style21"/>
                <w:rFonts w:ascii="Times New Roman" w:hAnsi="Times New Roman" w:cs="Times New Roman"/>
                <w:sz w:val="20"/>
                <w:szCs w:val="20"/>
              </w:rPr>
              <w:t>8870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Patensie Citrus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Gerhard Uys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+27 42 283 0303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hyperlink r:id="rId80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gerhardu@patensiecitrus.co.za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r w:rsidRPr="00967693">
              <w:rPr>
                <w:spacing w:val="-8"/>
                <w:sz w:val="20"/>
                <w:szCs w:val="20"/>
                <w:lang w:val="en-US" w:eastAsia="en-US"/>
              </w:rPr>
              <w:t>PO Box 16, Patensie, 6335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Виноград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Pitto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http://www.pitto.co.za/</w:t>
            </w:r>
          </w:p>
        </w:tc>
        <w:tc>
          <w:tcPr>
            <w:tcW w:w="1689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Bernedette van Tiddens</w:t>
            </w:r>
          </w:p>
        </w:tc>
        <w:tc>
          <w:tcPr>
            <w:tcW w:w="1485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+27 54 431 0302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81" w:history="1">
              <w:r w:rsidRPr="00967693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>pitto@pitto.co.za</w:t>
              </w:r>
            </w:hyperlink>
            <w:r w:rsidRPr="009676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 O Box 92, Kakamas,8870, South Africa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Цитрусовые, яблоки, виноград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Pomona Fruit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http://pomonafruit.com/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Anton Bruwer</w:t>
            </w:r>
            <w:r w:rsidRPr="00967693">
              <w:rPr>
                <w:rFonts w:ascii="Times New Roman" w:hAnsi="Times New Roman" w:cs="Times New Roman"/>
                <w:sz w:val="20"/>
                <w:szCs w:val="20"/>
              </w:rPr>
              <w:br/>
              <w:t>Francois Hugo</w:t>
            </w:r>
          </w:p>
        </w:tc>
        <w:tc>
          <w:tcPr>
            <w:tcW w:w="1485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+27 23 626 1890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2" w:history="1">
              <w:r w:rsidRPr="00967693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>anton</w:t>
              </w:r>
              <w:r w:rsidRPr="00967693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@</w:t>
              </w:r>
              <w:r w:rsidRPr="00967693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>pomonafruit</w:t>
              </w:r>
              <w:r w:rsidRPr="00967693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.</w:t>
              </w:r>
              <w:r w:rsidRPr="00967693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>com</w:t>
              </w:r>
            </w:hyperlink>
            <w:r w:rsidRPr="009676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83" w:history="1">
              <w:r w:rsidRPr="00967693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>francois</w:t>
              </w:r>
              <w:r w:rsidRPr="00967693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@</w:t>
              </w:r>
              <w:r w:rsidRPr="00967693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>pomonafruit</w:t>
              </w:r>
              <w:r w:rsidRPr="00967693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.</w:t>
              </w:r>
              <w:r w:rsidRPr="00967693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>com</w:t>
              </w:r>
            </w:hyperlink>
            <w:r w:rsidRPr="009676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67693">
              <w:rPr>
                <w:rFonts w:ascii="Times New Roman" w:hAnsi="Times New Roman" w:cs="Times New Roman"/>
                <w:color w:val="222222"/>
                <w:sz w:val="20"/>
                <w:szCs w:val="20"/>
              </w:rPr>
              <w:t>Breede River Valley</w:t>
            </w:r>
            <w:r w:rsidRPr="00967693">
              <w:rPr>
                <w:rFonts w:ascii="Times New Roman" w:hAnsi="Times New Roman" w:cs="Times New Roman"/>
                <w:color w:val="222222"/>
                <w:sz w:val="20"/>
                <w:szCs w:val="20"/>
                <w:lang w:val="en-US"/>
              </w:rPr>
              <w:t xml:space="preserve">, </w:t>
            </w:r>
            <w:r w:rsidRPr="00967693">
              <w:rPr>
                <w:rFonts w:ascii="Times New Roman" w:hAnsi="Times New Roman" w:cs="Times New Roman"/>
                <w:color w:val="222222"/>
                <w:sz w:val="20"/>
                <w:szCs w:val="20"/>
              </w:rPr>
              <w:t>Robertson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Цитрусовые, яблоки, виноград, косточковые, субтропические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SAFE Farm Ventures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Wibo van den Ende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+27 21 657 4000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hyperlink r:id="rId84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wibo@safe.co.za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r w:rsidRPr="00967693">
              <w:rPr>
                <w:sz w:val="20"/>
                <w:szCs w:val="20"/>
                <w:lang w:val="en-US" w:eastAsia="en-US"/>
              </w:rPr>
              <w:t>P O Box 36428, Glosderry, 7702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Цитрусовые, яблоки, виноград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SA Fruit Brothers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Corne Horn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+27 21 883 3142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</w:rPr>
            </w:pPr>
            <w:hyperlink r:id="rId85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corne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@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safb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.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co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.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za</w:t>
              </w:r>
            </w:hyperlink>
            <w:r w:rsidRPr="00967693">
              <w:rPr>
                <w:sz w:val="20"/>
                <w:szCs w:val="20"/>
              </w:rPr>
              <w:t xml:space="preserve"> </w:t>
            </w:r>
          </w:p>
          <w:p w:rsidR="00C76786" w:rsidRPr="00967693" w:rsidRDefault="00C76786" w:rsidP="001A0E16">
            <w:pPr>
              <w:pStyle w:val="NormalWeb"/>
              <w:rPr>
                <w:sz w:val="20"/>
                <w:szCs w:val="20"/>
              </w:rPr>
            </w:pPr>
            <w:hyperlink r:id="rId86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info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@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safb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.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co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.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za</w:t>
              </w:r>
            </w:hyperlink>
            <w:r w:rsidRPr="00967693">
              <w:rPr>
                <w:sz w:val="20"/>
                <w:szCs w:val="20"/>
              </w:rPr>
              <w:t xml:space="preserve"> </w:t>
            </w:r>
          </w:p>
          <w:p w:rsidR="00C76786" w:rsidRPr="00967693" w:rsidRDefault="00C76786" w:rsidP="001A0E16">
            <w:pPr>
              <w:pStyle w:val="NormalWeb"/>
              <w:rPr>
                <w:sz w:val="20"/>
                <w:szCs w:val="20"/>
              </w:rPr>
            </w:pPr>
          </w:p>
          <w:p w:rsidR="00C76786" w:rsidRPr="00967693" w:rsidRDefault="00C76786" w:rsidP="001A0E1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pacing w:val="-8"/>
                <w:sz w:val="20"/>
                <w:szCs w:val="20"/>
                <w:lang w:eastAsia="en-US"/>
              </w:rPr>
              <w:t>P O Box 7274, Stellenbosch, 7600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Цитрусовые, яблоки, виноград, косточковые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SAFPRO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Mark Jensen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+27 41 581 0886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hyperlink r:id="rId87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mjensen@safpro.net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r w:rsidRPr="00967693">
              <w:rPr>
                <w:sz w:val="20"/>
                <w:szCs w:val="20"/>
                <w:lang w:val="en-US" w:eastAsia="en-US"/>
              </w:rPr>
              <w:t>P O Box 5951, Walmer, Port Elizabeth, 6065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San Miguel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Alejandro Lucas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+27 41 368 9015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hyperlink r:id="rId88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alucas@sa-sanmiguel.com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r w:rsidRPr="00967693">
              <w:rPr>
                <w:spacing w:val="-8"/>
                <w:sz w:val="20"/>
                <w:szCs w:val="20"/>
                <w:lang w:val="en-US" w:eastAsia="en-US"/>
              </w:rPr>
              <w:t>9 Jutland Crescent, St Georges Park, Port Elizabeth,6001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Виноград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SAPEX Exports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Kobus Louw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+27 21 883 8280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hyperlink r:id="rId89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kobus@sapex.co.za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r w:rsidRPr="00967693">
              <w:rPr>
                <w:sz w:val="20"/>
                <w:szCs w:val="20"/>
                <w:lang w:val="en-US" w:eastAsia="en-US"/>
              </w:rPr>
              <w:t>P O Box 1200, Stellenbosch, 7600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Цитрусовые, яблоки, виноград, косточковые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Seaboard International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Derek Chicken</w:t>
            </w:r>
            <w:r w:rsidRPr="00967693">
              <w:rPr>
                <w:sz w:val="20"/>
                <w:szCs w:val="20"/>
              </w:rPr>
              <w:br/>
              <w:t>Peter Newton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+27 21 419 9929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</w:rPr>
            </w:pPr>
            <w:hyperlink r:id="rId90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derek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@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seaboard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.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co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.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za</w:t>
              </w:r>
            </w:hyperlink>
            <w:r w:rsidRPr="00967693">
              <w:rPr>
                <w:sz w:val="20"/>
                <w:szCs w:val="20"/>
              </w:rPr>
              <w:t xml:space="preserve"> </w:t>
            </w:r>
            <w:hyperlink r:id="rId91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peter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@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seaboard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.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co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.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za</w:t>
              </w:r>
            </w:hyperlink>
            <w:r w:rsidRPr="00967693">
              <w:rPr>
                <w:sz w:val="20"/>
                <w:szCs w:val="20"/>
              </w:rPr>
              <w:t xml:space="preserve"> </w:t>
            </w:r>
          </w:p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r w:rsidRPr="00967693">
              <w:rPr>
                <w:sz w:val="20"/>
                <w:szCs w:val="20"/>
                <w:lang w:val="en-US" w:eastAsia="en-US"/>
              </w:rPr>
              <w:t>P O Box 4223, Cape Town, 8000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Цитрусовые, яблоки, виноград, косточковые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Sinogold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http://www.sinogold.co.za/</w:t>
            </w: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Carl van der Westhuizen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+27 21 674 5395</w:t>
            </w:r>
            <w:r w:rsidRPr="00967693">
              <w:rPr>
                <w:sz w:val="20"/>
                <w:szCs w:val="20"/>
              </w:rPr>
              <w:br/>
              <w:t>+27 83 631 1430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hyperlink r:id="rId92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carl@sinogold.co.za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r w:rsidRPr="00967693">
              <w:rPr>
                <w:sz w:val="20"/>
                <w:szCs w:val="20"/>
                <w:lang w:val="en-US"/>
              </w:rPr>
              <w:t>16 Lady Anne Avenue, Newlands, Cape Town, 7700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Цитрусовые, яблоки, виноград,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Southern Fruit Growers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Etienne Theron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+27 21 852 4012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hyperlink r:id="rId93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etienne@southernfruit.co.za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r w:rsidRPr="00967693">
              <w:rPr>
                <w:spacing w:val="-8"/>
                <w:sz w:val="20"/>
                <w:szCs w:val="20"/>
                <w:lang w:val="en-US" w:eastAsia="en-US"/>
              </w:rPr>
              <w:t>P O Box 1713, Somerset West, 7129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Цитрусовые, яблоки, виноград, косточковые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Seven Seas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Willie Beets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+27 21 851 2098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hyperlink r:id="rId94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willie@sevenseasfruit.com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r w:rsidRPr="00967693">
              <w:rPr>
                <w:spacing w:val="-8"/>
                <w:sz w:val="20"/>
                <w:szCs w:val="20"/>
                <w:lang w:val="en-US" w:eastAsia="en-US"/>
              </w:rPr>
              <w:t>Trident Park 1 1, Niblickway, Somerset west, 7130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Цитрусовые, яблоки, виноград, косточковые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Stargrow Fruit Marketing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http://www.stargrow.co.za/</w:t>
            </w: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Hennie Prins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+27 21 880 1882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</w:rPr>
            </w:pPr>
            <w:hyperlink r:id="rId95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Hennie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@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stargrow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.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co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.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za</w:t>
              </w:r>
            </w:hyperlink>
            <w:r w:rsidRPr="00967693">
              <w:rPr>
                <w:sz w:val="20"/>
                <w:szCs w:val="20"/>
              </w:rPr>
              <w:t xml:space="preserve"> </w:t>
            </w:r>
            <w:hyperlink r:id="rId96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fruit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@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stargrow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.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co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.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za</w:t>
              </w:r>
            </w:hyperlink>
            <w:r w:rsidRPr="00967693">
              <w:rPr>
                <w:sz w:val="20"/>
                <w:szCs w:val="20"/>
              </w:rPr>
              <w:t xml:space="preserve"> </w:t>
            </w:r>
          </w:p>
          <w:p w:rsidR="00C76786" w:rsidRPr="00967693" w:rsidRDefault="00C76786" w:rsidP="00FA21C1">
            <w:pPr>
              <w:pStyle w:val="NormalWeb"/>
              <w:rPr>
                <w:sz w:val="20"/>
                <w:szCs w:val="20"/>
                <w:lang w:val="en-US"/>
              </w:rPr>
            </w:pPr>
            <w:r w:rsidRPr="00967693">
              <w:rPr>
                <w:spacing w:val="7"/>
                <w:sz w:val="20"/>
                <w:szCs w:val="20"/>
                <w:lang w:val="en-US"/>
              </w:rPr>
              <w:t>P.O Box 12536, Die Boord, 7613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Косточковые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Stems Fruit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Annelie Haumann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+27 21 860 3400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hyperlink r:id="rId97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annelie@stemsfruit.co.za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r w:rsidRPr="00967693">
              <w:rPr>
                <w:sz w:val="20"/>
                <w:szCs w:val="20"/>
                <w:lang w:val="en-US" w:eastAsia="en-US"/>
              </w:rPr>
              <w:t>P O Box 2935, Paarl, 7620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Цитрусовые, виноград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Suiderland Plase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Steyn Neethling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+27 21 945 1390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hyperlink r:id="rId98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splase@sland.co.za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r w:rsidRPr="00967693">
              <w:rPr>
                <w:sz w:val="20"/>
                <w:szCs w:val="20"/>
                <w:lang w:val="en-US" w:eastAsia="en-US"/>
              </w:rPr>
              <w:t>Posbus 5874, Tygervallei, 7536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Swellenfruit Packing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Hans Theron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+27 28 512 3440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hyperlink r:id="rId99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production@swellenfruit.com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r w:rsidRPr="00967693">
              <w:rPr>
                <w:sz w:val="20"/>
                <w:szCs w:val="20"/>
                <w:lang w:val="en-US" w:eastAsia="en-US"/>
              </w:rPr>
              <w:t>P O Box 24, Buffeljagsrivier, 6742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The Fruitman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Lynette du Toit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+27 12 663 3660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hyperlink r:id="rId100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lynette@thefruitman.co.za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r w:rsidRPr="00967693">
              <w:rPr>
                <w:spacing w:val="-8"/>
                <w:sz w:val="20"/>
                <w:szCs w:val="20"/>
                <w:lang w:val="en-US" w:eastAsia="en-US"/>
              </w:rPr>
              <w:t>P O Box 98181, Waterkloof Heights, 0065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Виноград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The Grape Company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Jurgen Smith</w:t>
            </w:r>
          </w:p>
        </w:tc>
        <w:tc>
          <w:tcPr>
            <w:tcW w:w="1485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+27 21 860 3400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hyperlink r:id="rId101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js@thegrapeco.co.za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r w:rsidRPr="00967693">
              <w:rPr>
                <w:spacing w:val="-8"/>
                <w:sz w:val="20"/>
                <w:szCs w:val="20"/>
                <w:lang w:val="en-US" w:eastAsia="en-US"/>
              </w:rPr>
              <w:t>P O Box 2935, Paarl, 7620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Цитрусовые, косточковые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Top 8 Fruit Growers (Pty) Ltd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Petra Pieterse</w:t>
            </w:r>
          </w:p>
        </w:tc>
        <w:tc>
          <w:tcPr>
            <w:tcW w:w="1485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+27 82 387 3901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hyperlink r:id="rId102" w:history="1">
              <w:r w:rsidRPr="005C3791">
                <w:rPr>
                  <w:rStyle w:val="Hyperlink"/>
                  <w:rFonts w:ascii="Calibri" w:hAnsi="Calibri"/>
                  <w:sz w:val="22"/>
                  <w:szCs w:val="22"/>
                  <w:lang w:eastAsia="en-US"/>
                </w:rPr>
                <w:t>mailto:  %3Cscript type='text/javascript'%3E %3C!-- var prefix = 'ma' + 'il' + 'to'; var path = 'hr' + 'ef' + '='; var addy80007 = 'petra' + '@'; addy80007 = addy80007 + 'top8' + '.' + 'co' + '.' + 'za'; document.write('%3Ca ' + path + '\'' + prefix + ':' + addy80007 + '\'%3E'); document.write(addy80007); document.write('%3C\/a%3E'); //--%3E\n %3C/script%3E%3Cscript type='text/javascript'%3E %</w:t>
              </w:r>
            </w:hyperlink>
            <w:hyperlink r:id="rId103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petra@top8.co.za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  <w:p w:rsidR="00C76786" w:rsidRPr="00967693" w:rsidRDefault="00C76786" w:rsidP="00FA21C1">
            <w:pPr>
              <w:pStyle w:val="NormalWeb"/>
              <w:rPr>
                <w:sz w:val="20"/>
                <w:szCs w:val="20"/>
                <w:lang w:val="en-US"/>
              </w:rPr>
            </w:pPr>
            <w:r w:rsidRPr="00967693">
              <w:rPr>
                <w:sz w:val="20"/>
                <w:szCs w:val="20"/>
                <w:lang w:val="en-US"/>
              </w:rPr>
              <w:t>PO Box 562 Groblersdal 0470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Яблоки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Tru-Cape Fruit Marketing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Roelf Pienaar</w:t>
            </w:r>
          </w:p>
        </w:tc>
        <w:tc>
          <w:tcPr>
            <w:tcW w:w="1485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+27 21 850 1808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04" w:history="1">
              <w:r w:rsidRPr="00967693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>ilset@tru-cape.co.za</w:t>
              </w:r>
            </w:hyperlink>
            <w:r w:rsidRPr="009676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 O Box 3772, Somerset West, 7130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Яблоки, косточковые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Uitvlugt Farming Trust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Daphne Jacobs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+27 21 847 2200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hyperlink r:id="rId105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daphnej@lourensford.co.za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r w:rsidRPr="00967693">
              <w:rPr>
                <w:sz w:val="17"/>
                <w:szCs w:val="17"/>
                <w:lang w:val="en-US"/>
              </w:rPr>
              <w:t>UITVLUGHT, HELDERSTROOM, CALEDON, WESTERN CAPE, ZA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Цитрусовые, яблоки, виноград, косточковые, субтропические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Unifrutti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Nicolas Kolatsis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+27 21 852 8494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hyperlink r:id="rId106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info@unifrutti.co.za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r w:rsidRPr="00967693">
              <w:rPr>
                <w:rStyle w:val="c-11"/>
                <w:rFonts w:ascii="Times New Roman" w:hAnsi="Times New Roman" w:cs="Times New Roman"/>
                <w:sz w:val="20"/>
                <w:szCs w:val="20"/>
                <w:lang w:val="en-US"/>
              </w:rPr>
              <w:t>P O Box 721, Somerset West, 7129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Цитрусовые, виноград, косточковые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Unichoice Produce Direct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Anton van Zyl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+27 21 914 5838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hyperlink r:id="rId107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anton@unichoice.co.za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r w:rsidRPr="00967693">
              <w:rPr>
                <w:rStyle w:val="c-21"/>
                <w:rFonts w:ascii="Times New Roman" w:hAnsi="Times New Roman" w:cs="Times New Roman"/>
                <w:sz w:val="20"/>
                <w:szCs w:val="20"/>
                <w:lang w:val="en-US"/>
              </w:rPr>
              <w:t>P O Box 3533, Tygervalley, 7536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Цитрусовые, яблоки, косточковые, субтропические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Univeg South Africa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Trevor Dukes</w:t>
            </w:r>
            <w:r w:rsidRPr="00967693">
              <w:rPr>
                <w:sz w:val="20"/>
                <w:szCs w:val="20"/>
              </w:rPr>
              <w:br/>
              <w:t>Heili Bruce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+27 21 880 1707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</w:rPr>
            </w:pPr>
            <w:hyperlink r:id="rId108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trevord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@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univeg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.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co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.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za</w:t>
              </w:r>
            </w:hyperlink>
            <w:r w:rsidRPr="00967693">
              <w:rPr>
                <w:sz w:val="20"/>
                <w:szCs w:val="20"/>
              </w:rPr>
              <w:t xml:space="preserve"> </w:t>
            </w:r>
            <w:hyperlink r:id="rId109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heilib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@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univeg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.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co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.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za</w:t>
              </w:r>
            </w:hyperlink>
            <w:r w:rsidRPr="00967693">
              <w:rPr>
                <w:sz w:val="20"/>
                <w:szCs w:val="20"/>
              </w:rPr>
              <w:t xml:space="preserve"> </w:t>
            </w:r>
          </w:p>
          <w:p w:rsidR="00C76786" w:rsidRPr="00967693" w:rsidRDefault="00C76786" w:rsidP="001A0E1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rStyle w:val="c-11"/>
                <w:rFonts w:ascii="Times New Roman" w:hAnsi="Times New Roman" w:cs="Times New Roman"/>
                <w:sz w:val="20"/>
                <w:szCs w:val="20"/>
              </w:rPr>
              <w:t>P O Box 1745, Tzaneen, 0850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Цитрусовые, косточковые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Unipack Fruit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George Hall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+27 23 615 1290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hyperlink r:id="rId110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ghall@unipack.co.za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  <w:p w:rsidR="00C76786" w:rsidRPr="00967693" w:rsidRDefault="00C76786" w:rsidP="001A0E16">
            <w:pPr>
              <w:pStyle w:val="NormalWeb"/>
              <w:rPr>
                <w:sz w:val="20"/>
                <w:szCs w:val="20"/>
                <w:lang w:val="en-US"/>
              </w:rPr>
            </w:pPr>
            <w:r w:rsidRPr="00967693">
              <w:rPr>
                <w:sz w:val="20"/>
                <w:szCs w:val="20"/>
                <w:lang w:val="en-US"/>
              </w:rPr>
              <w:t>P O Box 10, Ashton, 6715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Цитрусовые, яблоки, виноград, косточковые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United Exports</w:t>
            </w:r>
          </w:p>
        </w:tc>
        <w:tc>
          <w:tcPr>
            <w:tcW w:w="1689" w:type="dxa"/>
            <w:vAlign w:val="center"/>
          </w:tcPr>
          <w:p w:rsidR="00C76786" w:rsidRPr="00967693" w:rsidRDefault="00C76786" w:rsidP="003A537C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Roger Horak</w:t>
            </w:r>
          </w:p>
          <w:p w:rsidR="00C76786" w:rsidRPr="00967693" w:rsidRDefault="00C76786" w:rsidP="003A537C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Henri Smit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+27 21 851 1618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3A537C">
            <w:pPr>
              <w:pStyle w:val="NormalWeb"/>
              <w:rPr>
                <w:sz w:val="20"/>
                <w:szCs w:val="20"/>
              </w:rPr>
            </w:pPr>
            <w:hyperlink r:id="rId111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roger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@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unitedexports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.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com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.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au</w:t>
              </w:r>
            </w:hyperlink>
            <w:r w:rsidRPr="00967693">
              <w:rPr>
                <w:sz w:val="20"/>
                <w:szCs w:val="20"/>
              </w:rPr>
              <w:t xml:space="preserve"> </w:t>
            </w:r>
            <w:hyperlink r:id="rId112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henri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@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unitedexports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.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com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</w:rPr>
                <w:t>.</w:t>
              </w:r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au</w:t>
              </w:r>
            </w:hyperlink>
          </w:p>
          <w:p w:rsidR="00C76786" w:rsidRPr="00967693" w:rsidRDefault="00C76786" w:rsidP="003A537C">
            <w:pPr>
              <w:pStyle w:val="NormalWeb"/>
              <w:rPr>
                <w:sz w:val="20"/>
                <w:szCs w:val="20"/>
                <w:lang w:val="en-US"/>
              </w:rPr>
            </w:pPr>
            <w:r w:rsidRPr="00967693">
              <w:rPr>
                <w:rStyle w:val="c-21"/>
                <w:rFonts w:ascii="Times New Roman" w:hAnsi="Times New Roman" w:cs="Times New Roman"/>
                <w:sz w:val="20"/>
                <w:szCs w:val="20"/>
                <w:lang w:val="en-US"/>
              </w:rPr>
              <w:t>P O Box 429, Somerset Mall, 7137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Van Doorn Citrus</w:t>
            </w: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Max Le Roux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+27 21 914 8618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3A537C">
            <w:pPr>
              <w:pStyle w:val="NormalWeb"/>
              <w:rPr>
                <w:sz w:val="20"/>
                <w:szCs w:val="20"/>
                <w:lang w:val="en-US"/>
              </w:rPr>
            </w:pPr>
            <w:hyperlink r:id="rId113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max@vandoornsa.co.za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  <w:p w:rsidR="00C76786" w:rsidRPr="00967693" w:rsidRDefault="00C76786" w:rsidP="003A537C">
            <w:pPr>
              <w:pStyle w:val="NormalWeb"/>
              <w:rPr>
                <w:sz w:val="20"/>
                <w:szCs w:val="20"/>
                <w:lang w:val="en-US"/>
              </w:rPr>
            </w:pPr>
            <w:r w:rsidRPr="00967693">
              <w:rPr>
                <w:rStyle w:val="c-11"/>
                <w:rFonts w:ascii="Times New Roman" w:hAnsi="Times New Roman" w:cs="Times New Roman"/>
                <w:sz w:val="20"/>
                <w:szCs w:val="20"/>
                <w:lang w:val="en-US"/>
              </w:rPr>
              <w:t>P O Box 1817, Bellville, 7530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Цитрусовые, яблоки, виноград, косточковые, субтропические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Vanguard International</w:t>
            </w: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Henk Wever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+27 83 680 5156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3A537C">
            <w:pPr>
              <w:pStyle w:val="NormalWeb"/>
              <w:rPr>
                <w:sz w:val="20"/>
                <w:szCs w:val="20"/>
                <w:lang w:val="en-US"/>
              </w:rPr>
            </w:pPr>
            <w:hyperlink r:id="rId114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henk.wever@vanguardteam.com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  <w:p w:rsidR="00C76786" w:rsidRPr="00967693" w:rsidRDefault="00C76786" w:rsidP="003A537C">
            <w:pPr>
              <w:pStyle w:val="NormalWeb"/>
              <w:rPr>
                <w:sz w:val="20"/>
                <w:szCs w:val="20"/>
                <w:lang w:val="en-US"/>
              </w:rPr>
            </w:pPr>
            <w:r w:rsidRPr="00967693">
              <w:rPr>
                <w:sz w:val="20"/>
                <w:szCs w:val="20"/>
                <w:lang w:val="en-US"/>
              </w:rPr>
              <w:t>20 Krige St, Stellenbosch, 7600, South Africa</w:t>
            </w:r>
            <w:r w:rsidRPr="00967693">
              <w:rPr>
                <w:sz w:val="20"/>
                <w:szCs w:val="20"/>
                <w:lang w:val="en-US"/>
              </w:rPr>
              <w:br/>
              <w:t>City of Western Cape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Яблоки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Vintage Group</w:t>
            </w:r>
          </w:p>
        </w:tc>
        <w:tc>
          <w:tcPr>
            <w:tcW w:w="1689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Charl van den Berg</w:t>
            </w:r>
          </w:p>
        </w:tc>
        <w:tc>
          <w:tcPr>
            <w:tcW w:w="1485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+27 28 841 4313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15" w:history="1">
              <w:r w:rsidRPr="00967693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>vintage@vyebosch.co.za</w:t>
              </w:r>
            </w:hyperlink>
            <w:r w:rsidRPr="009676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67693">
              <w:rPr>
                <w:rStyle w:val="c-11"/>
                <w:rFonts w:ascii="Times New Roman" w:hAnsi="Times New Roman" w:cs="Times New Roman"/>
                <w:sz w:val="20"/>
                <w:szCs w:val="20"/>
                <w:lang w:val="en-US"/>
              </w:rPr>
              <w:t>P O Box 1, Vyeboom, 7171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Яблоки, цитрусовые, виноград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WP Fresh Distributors</w:t>
            </w: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Andre van Blommestein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+27 21 880 1310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CA4763">
            <w:pPr>
              <w:pStyle w:val="NormalWeb"/>
              <w:rPr>
                <w:sz w:val="20"/>
                <w:szCs w:val="20"/>
                <w:lang w:val="en-US"/>
              </w:rPr>
            </w:pPr>
            <w:hyperlink r:id="rId116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andre@wpfresh.co.za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  <w:p w:rsidR="00C76786" w:rsidRPr="00967693" w:rsidRDefault="00C76786" w:rsidP="00CA4763">
            <w:pPr>
              <w:pStyle w:val="NormalWeb"/>
              <w:rPr>
                <w:sz w:val="20"/>
                <w:szCs w:val="20"/>
                <w:lang w:val="en-US"/>
              </w:rPr>
            </w:pPr>
            <w:r w:rsidRPr="00967693">
              <w:rPr>
                <w:rStyle w:val="c-21"/>
                <w:rFonts w:ascii="Times New Roman" w:hAnsi="Times New Roman" w:cs="Times New Roman"/>
                <w:sz w:val="20"/>
                <w:szCs w:val="20"/>
                <w:lang w:val="en-US"/>
              </w:rPr>
              <w:t>P O Box 2652, Somerset West, 7129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Цитрусовые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X-Treme International</w:t>
            </w: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Cecilia Landman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+27 15 306 6260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CA4763">
            <w:pPr>
              <w:pStyle w:val="NormalWeb"/>
              <w:rPr>
                <w:sz w:val="20"/>
                <w:szCs w:val="20"/>
                <w:lang w:val="en-US"/>
              </w:rPr>
            </w:pPr>
            <w:hyperlink r:id="rId117" w:history="1">
              <w:r w:rsidRPr="00967693">
                <w:rPr>
                  <w:sz w:val="20"/>
                  <w:szCs w:val="20"/>
                  <w:lang w:val="en-US"/>
                </w:rPr>
                <w:t>cecilia@thexgroup.co.za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  <w:p w:rsidR="00C76786" w:rsidRPr="00967693" w:rsidRDefault="00C76786" w:rsidP="00CA4763">
            <w:pPr>
              <w:pStyle w:val="NormalWeb"/>
              <w:rPr>
                <w:sz w:val="20"/>
                <w:szCs w:val="20"/>
                <w:lang w:val="en-US"/>
              </w:rPr>
            </w:pPr>
            <w:r w:rsidRPr="00967693">
              <w:rPr>
                <w:sz w:val="20"/>
                <w:szCs w:val="20"/>
                <w:lang w:val="en-US"/>
              </w:rPr>
              <w:t>P O Box 2396, Tzaneen, 0850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Яблоки, цитрусовые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Zest Fruit</w:t>
            </w: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Freek Dreyer</w:t>
            </w: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</w:rPr>
            </w:pPr>
            <w:r w:rsidRPr="00967693">
              <w:rPr>
                <w:sz w:val="20"/>
                <w:szCs w:val="20"/>
              </w:rPr>
              <w:t>+27 21 888 9100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CA4763">
            <w:pPr>
              <w:pStyle w:val="NormalWeb"/>
              <w:rPr>
                <w:sz w:val="20"/>
                <w:szCs w:val="20"/>
                <w:lang w:val="en-US"/>
              </w:rPr>
            </w:pPr>
            <w:hyperlink r:id="rId118" w:history="1">
              <w:r w:rsidRPr="00967693">
                <w:rPr>
                  <w:sz w:val="20"/>
                  <w:szCs w:val="20"/>
                  <w:lang w:val="en-US"/>
                </w:rPr>
                <w:t>freek@zestfruit.co.za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  <w:p w:rsidR="00C76786" w:rsidRPr="00967693" w:rsidRDefault="00C76786" w:rsidP="00CA4763">
            <w:pPr>
              <w:pStyle w:val="NormalWeb"/>
              <w:rPr>
                <w:sz w:val="20"/>
                <w:szCs w:val="20"/>
                <w:lang w:val="en-US"/>
              </w:rPr>
            </w:pPr>
            <w:r w:rsidRPr="00967693">
              <w:rPr>
                <w:sz w:val="20"/>
                <w:szCs w:val="20"/>
                <w:lang w:val="en-US"/>
              </w:rPr>
              <w:t>110 Dorp Street, Stellenbosch, 7600 Cape Tawn</w:t>
            </w:r>
          </w:p>
        </w:tc>
      </w:tr>
      <w:tr w:rsidR="00C76786" w:rsidRPr="00967693">
        <w:tc>
          <w:tcPr>
            <w:tcW w:w="1580" w:type="dxa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</w:rPr>
              <w:t>Помидоры</w:t>
            </w:r>
          </w:p>
        </w:tc>
        <w:tc>
          <w:tcPr>
            <w:tcW w:w="2610" w:type="dxa"/>
            <w:vAlign w:val="center"/>
          </w:tcPr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ZZ2</w:t>
            </w:r>
          </w:p>
          <w:p w:rsidR="00C76786" w:rsidRPr="00967693" w:rsidRDefault="00C76786" w:rsidP="009676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676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http://www.zz2.biz/</w:t>
            </w:r>
          </w:p>
        </w:tc>
        <w:tc>
          <w:tcPr>
            <w:tcW w:w="1689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  <w:lang w:val="en-US"/>
              </w:rPr>
            </w:pPr>
          </w:p>
        </w:tc>
        <w:tc>
          <w:tcPr>
            <w:tcW w:w="1485" w:type="dxa"/>
            <w:vAlign w:val="center"/>
          </w:tcPr>
          <w:p w:rsidR="00C76786" w:rsidRPr="00967693" w:rsidRDefault="00C76786">
            <w:pPr>
              <w:pStyle w:val="NormalWeb"/>
              <w:rPr>
                <w:sz w:val="20"/>
                <w:szCs w:val="20"/>
                <w:lang w:val="en-US"/>
              </w:rPr>
            </w:pPr>
            <w:r w:rsidRPr="00967693">
              <w:rPr>
                <w:rFonts w:ascii="Arial" w:hAnsi="Arial" w:cs="Arial"/>
                <w:color w:val="000000"/>
                <w:sz w:val="18"/>
                <w:szCs w:val="18"/>
              </w:rPr>
              <w:t>+27 (0)15 395-2040</w:t>
            </w:r>
          </w:p>
        </w:tc>
        <w:tc>
          <w:tcPr>
            <w:tcW w:w="3268" w:type="dxa"/>
            <w:vAlign w:val="center"/>
          </w:tcPr>
          <w:p w:rsidR="00C76786" w:rsidRPr="00967693" w:rsidRDefault="00C76786" w:rsidP="00CA4763">
            <w:pPr>
              <w:pStyle w:val="NormalWeb"/>
              <w:rPr>
                <w:sz w:val="20"/>
                <w:szCs w:val="20"/>
              </w:rPr>
            </w:pPr>
            <w:hyperlink r:id="rId119" w:history="1">
              <w:r w:rsidRPr="00967693">
                <w:rPr>
                  <w:rStyle w:val="Hyperlink"/>
                  <w:color w:val="auto"/>
                  <w:sz w:val="20"/>
                  <w:szCs w:val="20"/>
                  <w:u w:val="none"/>
                  <w:lang w:val="en-US"/>
                </w:rPr>
                <w:t>info@zz2.co.za</w:t>
              </w:r>
            </w:hyperlink>
            <w:r w:rsidRPr="00967693">
              <w:rPr>
                <w:sz w:val="20"/>
                <w:szCs w:val="20"/>
                <w:lang w:val="en-US"/>
              </w:rPr>
              <w:t xml:space="preserve"> </w:t>
            </w:r>
          </w:p>
          <w:p w:rsidR="00C76786" w:rsidRPr="00967693" w:rsidRDefault="00C76786" w:rsidP="00EF1187">
            <w:pPr>
              <w:pStyle w:val="NormalWeb"/>
              <w:rPr>
                <w:sz w:val="20"/>
                <w:szCs w:val="20"/>
                <w:lang w:val="en-US"/>
              </w:rPr>
            </w:pPr>
            <w:r w:rsidRPr="00967693">
              <w:rPr>
                <w:sz w:val="20"/>
                <w:szCs w:val="20"/>
              </w:rPr>
              <w:t>P.O. Box 19</w:t>
            </w:r>
            <w:r w:rsidRPr="00967693">
              <w:rPr>
                <w:sz w:val="20"/>
                <w:szCs w:val="20"/>
                <w:lang w:val="en-US"/>
              </w:rPr>
              <w:t xml:space="preserve">, </w:t>
            </w:r>
            <w:r w:rsidRPr="00967693">
              <w:rPr>
                <w:sz w:val="20"/>
                <w:szCs w:val="20"/>
              </w:rPr>
              <w:t>Mooketsi</w:t>
            </w:r>
            <w:r w:rsidRPr="00967693">
              <w:rPr>
                <w:sz w:val="20"/>
                <w:szCs w:val="20"/>
                <w:lang w:val="en-US"/>
              </w:rPr>
              <w:t>,</w:t>
            </w:r>
            <w:r w:rsidRPr="00967693">
              <w:rPr>
                <w:sz w:val="20"/>
                <w:szCs w:val="20"/>
              </w:rPr>
              <w:t>0825</w:t>
            </w:r>
          </w:p>
        </w:tc>
      </w:tr>
    </w:tbl>
    <w:p w:rsidR="00C76786" w:rsidRPr="00CA4763" w:rsidRDefault="00C76786">
      <w:pPr>
        <w:rPr>
          <w:lang w:val="en-US"/>
        </w:rPr>
      </w:pPr>
    </w:p>
    <w:sectPr w:rsidR="00C76786" w:rsidRPr="00CA4763" w:rsidSect="00A13805">
      <w:headerReference w:type="default" r:id="rId120"/>
      <w:pgSz w:w="11906" w:h="16838"/>
      <w:pgMar w:top="1134" w:right="1080" w:bottom="1134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786" w:rsidRDefault="00C76786" w:rsidP="00A13805">
      <w:pPr>
        <w:spacing w:after="0" w:line="240" w:lineRule="auto"/>
      </w:pPr>
      <w:r>
        <w:separator/>
      </w:r>
    </w:p>
  </w:endnote>
  <w:endnote w:type="continuationSeparator" w:id="0">
    <w:p w:rsidR="00C76786" w:rsidRDefault="00C76786" w:rsidP="00A138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786" w:rsidRDefault="00C76786" w:rsidP="00A13805">
      <w:pPr>
        <w:spacing w:after="0" w:line="240" w:lineRule="auto"/>
      </w:pPr>
      <w:r>
        <w:separator/>
      </w:r>
    </w:p>
  </w:footnote>
  <w:footnote w:type="continuationSeparator" w:id="0">
    <w:p w:rsidR="00C76786" w:rsidRDefault="00C76786" w:rsidP="00A138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786" w:rsidRDefault="00C76786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C76786" w:rsidRDefault="00C7678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4763"/>
    <w:rsid w:val="00001588"/>
    <w:rsid w:val="00001FDF"/>
    <w:rsid w:val="00002890"/>
    <w:rsid w:val="00004127"/>
    <w:rsid w:val="000103B5"/>
    <w:rsid w:val="000111FF"/>
    <w:rsid w:val="00011A72"/>
    <w:rsid w:val="00012D5E"/>
    <w:rsid w:val="00014108"/>
    <w:rsid w:val="00015511"/>
    <w:rsid w:val="0001607D"/>
    <w:rsid w:val="00020122"/>
    <w:rsid w:val="00022AA1"/>
    <w:rsid w:val="00024E3C"/>
    <w:rsid w:val="00024EAD"/>
    <w:rsid w:val="0002699C"/>
    <w:rsid w:val="0002788C"/>
    <w:rsid w:val="000329F2"/>
    <w:rsid w:val="00032F5A"/>
    <w:rsid w:val="00034519"/>
    <w:rsid w:val="00040A31"/>
    <w:rsid w:val="00041366"/>
    <w:rsid w:val="00041638"/>
    <w:rsid w:val="00042253"/>
    <w:rsid w:val="00044AC8"/>
    <w:rsid w:val="0004618C"/>
    <w:rsid w:val="00046B13"/>
    <w:rsid w:val="00050248"/>
    <w:rsid w:val="00051569"/>
    <w:rsid w:val="00051C8F"/>
    <w:rsid w:val="00053F34"/>
    <w:rsid w:val="000560A7"/>
    <w:rsid w:val="00056B2A"/>
    <w:rsid w:val="00056CBF"/>
    <w:rsid w:val="000572CD"/>
    <w:rsid w:val="00061A02"/>
    <w:rsid w:val="00062109"/>
    <w:rsid w:val="0006222B"/>
    <w:rsid w:val="000625D2"/>
    <w:rsid w:val="00062706"/>
    <w:rsid w:val="0006320A"/>
    <w:rsid w:val="00063D47"/>
    <w:rsid w:val="00070237"/>
    <w:rsid w:val="0007057F"/>
    <w:rsid w:val="00070AA8"/>
    <w:rsid w:val="00071296"/>
    <w:rsid w:val="00071AF3"/>
    <w:rsid w:val="00072B01"/>
    <w:rsid w:val="00072F00"/>
    <w:rsid w:val="00074EFF"/>
    <w:rsid w:val="000750CE"/>
    <w:rsid w:val="00077B8E"/>
    <w:rsid w:val="00077C9E"/>
    <w:rsid w:val="00080C34"/>
    <w:rsid w:val="00083C5F"/>
    <w:rsid w:val="00085B65"/>
    <w:rsid w:val="00085BB6"/>
    <w:rsid w:val="00086A72"/>
    <w:rsid w:val="00087772"/>
    <w:rsid w:val="0009025F"/>
    <w:rsid w:val="00090355"/>
    <w:rsid w:val="00090594"/>
    <w:rsid w:val="000943C2"/>
    <w:rsid w:val="00094A26"/>
    <w:rsid w:val="0009542F"/>
    <w:rsid w:val="00095907"/>
    <w:rsid w:val="00096709"/>
    <w:rsid w:val="00096BF5"/>
    <w:rsid w:val="00097D75"/>
    <w:rsid w:val="000A2FC9"/>
    <w:rsid w:val="000A3515"/>
    <w:rsid w:val="000A3A9A"/>
    <w:rsid w:val="000A43EB"/>
    <w:rsid w:val="000A4E1A"/>
    <w:rsid w:val="000A6E95"/>
    <w:rsid w:val="000B048E"/>
    <w:rsid w:val="000B286B"/>
    <w:rsid w:val="000B5CBA"/>
    <w:rsid w:val="000B62F4"/>
    <w:rsid w:val="000B7F29"/>
    <w:rsid w:val="000C61CC"/>
    <w:rsid w:val="000C737E"/>
    <w:rsid w:val="000C73B1"/>
    <w:rsid w:val="000D4133"/>
    <w:rsid w:val="000D488F"/>
    <w:rsid w:val="000D5F50"/>
    <w:rsid w:val="000D7CE9"/>
    <w:rsid w:val="000E26DE"/>
    <w:rsid w:val="000E2F9D"/>
    <w:rsid w:val="000E3AA6"/>
    <w:rsid w:val="000E4554"/>
    <w:rsid w:val="000F0702"/>
    <w:rsid w:val="000F1AEF"/>
    <w:rsid w:val="000F4CD0"/>
    <w:rsid w:val="000F596C"/>
    <w:rsid w:val="0010000F"/>
    <w:rsid w:val="00100A5C"/>
    <w:rsid w:val="0010158A"/>
    <w:rsid w:val="0010167B"/>
    <w:rsid w:val="001017A7"/>
    <w:rsid w:val="001034D3"/>
    <w:rsid w:val="00103E03"/>
    <w:rsid w:val="0010424E"/>
    <w:rsid w:val="00104338"/>
    <w:rsid w:val="0010581F"/>
    <w:rsid w:val="00105E68"/>
    <w:rsid w:val="001062AB"/>
    <w:rsid w:val="00106DD0"/>
    <w:rsid w:val="0011143A"/>
    <w:rsid w:val="00114049"/>
    <w:rsid w:val="00115F04"/>
    <w:rsid w:val="00117A93"/>
    <w:rsid w:val="00127855"/>
    <w:rsid w:val="00127F57"/>
    <w:rsid w:val="00130012"/>
    <w:rsid w:val="00130A72"/>
    <w:rsid w:val="00132373"/>
    <w:rsid w:val="00132E6F"/>
    <w:rsid w:val="00135FD2"/>
    <w:rsid w:val="0013653E"/>
    <w:rsid w:val="00140683"/>
    <w:rsid w:val="0014303B"/>
    <w:rsid w:val="00145E2C"/>
    <w:rsid w:val="001461C1"/>
    <w:rsid w:val="00146A2D"/>
    <w:rsid w:val="00146AFB"/>
    <w:rsid w:val="00147F44"/>
    <w:rsid w:val="00150761"/>
    <w:rsid w:val="0015169B"/>
    <w:rsid w:val="00152D95"/>
    <w:rsid w:val="001531E1"/>
    <w:rsid w:val="00153A50"/>
    <w:rsid w:val="00155877"/>
    <w:rsid w:val="00155B42"/>
    <w:rsid w:val="00162786"/>
    <w:rsid w:val="00162A22"/>
    <w:rsid w:val="00163720"/>
    <w:rsid w:val="00164897"/>
    <w:rsid w:val="001650FD"/>
    <w:rsid w:val="0016532A"/>
    <w:rsid w:val="00166714"/>
    <w:rsid w:val="00166A2A"/>
    <w:rsid w:val="0017433B"/>
    <w:rsid w:val="00174ECE"/>
    <w:rsid w:val="00175940"/>
    <w:rsid w:val="001772BE"/>
    <w:rsid w:val="001775E9"/>
    <w:rsid w:val="00182582"/>
    <w:rsid w:val="0018357F"/>
    <w:rsid w:val="00185484"/>
    <w:rsid w:val="00191D1D"/>
    <w:rsid w:val="00191DEE"/>
    <w:rsid w:val="00192F29"/>
    <w:rsid w:val="001934DC"/>
    <w:rsid w:val="00193EB3"/>
    <w:rsid w:val="0019409F"/>
    <w:rsid w:val="00194BA4"/>
    <w:rsid w:val="00195514"/>
    <w:rsid w:val="00197555"/>
    <w:rsid w:val="001A0E16"/>
    <w:rsid w:val="001A1359"/>
    <w:rsid w:val="001A3EB5"/>
    <w:rsid w:val="001A4BBA"/>
    <w:rsid w:val="001A65EF"/>
    <w:rsid w:val="001A681B"/>
    <w:rsid w:val="001B0356"/>
    <w:rsid w:val="001B749F"/>
    <w:rsid w:val="001B799C"/>
    <w:rsid w:val="001C00DF"/>
    <w:rsid w:val="001C142A"/>
    <w:rsid w:val="001C57EB"/>
    <w:rsid w:val="001C5CE9"/>
    <w:rsid w:val="001C786C"/>
    <w:rsid w:val="001D36E4"/>
    <w:rsid w:val="001D5907"/>
    <w:rsid w:val="001D656D"/>
    <w:rsid w:val="001D78F7"/>
    <w:rsid w:val="001D7C16"/>
    <w:rsid w:val="001E1532"/>
    <w:rsid w:val="001E2B49"/>
    <w:rsid w:val="001E3EB2"/>
    <w:rsid w:val="001E405B"/>
    <w:rsid w:val="001E5324"/>
    <w:rsid w:val="001F1CE7"/>
    <w:rsid w:val="001F4A4A"/>
    <w:rsid w:val="001F6014"/>
    <w:rsid w:val="001F61AA"/>
    <w:rsid w:val="001F768B"/>
    <w:rsid w:val="00204C31"/>
    <w:rsid w:val="0021038B"/>
    <w:rsid w:val="00211539"/>
    <w:rsid w:val="00211579"/>
    <w:rsid w:val="00212794"/>
    <w:rsid w:val="002132ED"/>
    <w:rsid w:val="00214F32"/>
    <w:rsid w:val="00215091"/>
    <w:rsid w:val="00215376"/>
    <w:rsid w:val="00215FD5"/>
    <w:rsid w:val="00216C7A"/>
    <w:rsid w:val="00216DF5"/>
    <w:rsid w:val="00220941"/>
    <w:rsid w:val="00220C65"/>
    <w:rsid w:val="00221E8F"/>
    <w:rsid w:val="00222594"/>
    <w:rsid w:val="00223EE3"/>
    <w:rsid w:val="002245D1"/>
    <w:rsid w:val="002267DF"/>
    <w:rsid w:val="00227916"/>
    <w:rsid w:val="00227F08"/>
    <w:rsid w:val="002300E1"/>
    <w:rsid w:val="00231AD3"/>
    <w:rsid w:val="00232BA3"/>
    <w:rsid w:val="002335E2"/>
    <w:rsid w:val="0023372B"/>
    <w:rsid w:val="00233936"/>
    <w:rsid w:val="002356FD"/>
    <w:rsid w:val="002379A2"/>
    <w:rsid w:val="002409F2"/>
    <w:rsid w:val="00240A36"/>
    <w:rsid w:val="00241D6D"/>
    <w:rsid w:val="00242338"/>
    <w:rsid w:val="00242C26"/>
    <w:rsid w:val="00243AFE"/>
    <w:rsid w:val="00243FC3"/>
    <w:rsid w:val="00246983"/>
    <w:rsid w:val="00251651"/>
    <w:rsid w:val="002531F1"/>
    <w:rsid w:val="00254D22"/>
    <w:rsid w:val="00255A36"/>
    <w:rsid w:val="002574D1"/>
    <w:rsid w:val="00262ADE"/>
    <w:rsid w:val="002637CA"/>
    <w:rsid w:val="00266692"/>
    <w:rsid w:val="002706E5"/>
    <w:rsid w:val="00272BA3"/>
    <w:rsid w:val="002736C3"/>
    <w:rsid w:val="00274CC9"/>
    <w:rsid w:val="00275326"/>
    <w:rsid w:val="0027758E"/>
    <w:rsid w:val="00277CA2"/>
    <w:rsid w:val="00281BD3"/>
    <w:rsid w:val="002855A6"/>
    <w:rsid w:val="00285EE6"/>
    <w:rsid w:val="00290D89"/>
    <w:rsid w:val="00291D70"/>
    <w:rsid w:val="0029248A"/>
    <w:rsid w:val="0029697D"/>
    <w:rsid w:val="002A1F37"/>
    <w:rsid w:val="002A229E"/>
    <w:rsid w:val="002A29A1"/>
    <w:rsid w:val="002A3482"/>
    <w:rsid w:val="002A54B6"/>
    <w:rsid w:val="002A67C9"/>
    <w:rsid w:val="002A6B20"/>
    <w:rsid w:val="002A7317"/>
    <w:rsid w:val="002B11F9"/>
    <w:rsid w:val="002B2004"/>
    <w:rsid w:val="002B2BD9"/>
    <w:rsid w:val="002B2F3F"/>
    <w:rsid w:val="002B3B60"/>
    <w:rsid w:val="002B3CB3"/>
    <w:rsid w:val="002B5AB5"/>
    <w:rsid w:val="002C0D5A"/>
    <w:rsid w:val="002C22A7"/>
    <w:rsid w:val="002C2DA7"/>
    <w:rsid w:val="002C3D23"/>
    <w:rsid w:val="002C3E92"/>
    <w:rsid w:val="002C6263"/>
    <w:rsid w:val="002D22D7"/>
    <w:rsid w:val="002D4468"/>
    <w:rsid w:val="002E1348"/>
    <w:rsid w:val="002E3B1B"/>
    <w:rsid w:val="002E5131"/>
    <w:rsid w:val="002F0EE9"/>
    <w:rsid w:val="002F1E72"/>
    <w:rsid w:val="002F6001"/>
    <w:rsid w:val="002F700A"/>
    <w:rsid w:val="002F7227"/>
    <w:rsid w:val="0030002E"/>
    <w:rsid w:val="00301F87"/>
    <w:rsid w:val="00302B68"/>
    <w:rsid w:val="003036E5"/>
    <w:rsid w:val="00305FB7"/>
    <w:rsid w:val="00306DE5"/>
    <w:rsid w:val="00306E5C"/>
    <w:rsid w:val="00310659"/>
    <w:rsid w:val="00311001"/>
    <w:rsid w:val="00311880"/>
    <w:rsid w:val="00313EAC"/>
    <w:rsid w:val="00314461"/>
    <w:rsid w:val="0031487A"/>
    <w:rsid w:val="00314A60"/>
    <w:rsid w:val="003162A2"/>
    <w:rsid w:val="0031765D"/>
    <w:rsid w:val="003178B2"/>
    <w:rsid w:val="00317C62"/>
    <w:rsid w:val="00321E46"/>
    <w:rsid w:val="00322FBF"/>
    <w:rsid w:val="00324D9C"/>
    <w:rsid w:val="00324F4A"/>
    <w:rsid w:val="0032544A"/>
    <w:rsid w:val="00325727"/>
    <w:rsid w:val="0033108E"/>
    <w:rsid w:val="003325DA"/>
    <w:rsid w:val="00334218"/>
    <w:rsid w:val="0033488E"/>
    <w:rsid w:val="0033754E"/>
    <w:rsid w:val="00341850"/>
    <w:rsid w:val="00341899"/>
    <w:rsid w:val="0034250F"/>
    <w:rsid w:val="00347668"/>
    <w:rsid w:val="00347799"/>
    <w:rsid w:val="003543CF"/>
    <w:rsid w:val="00354F67"/>
    <w:rsid w:val="00355232"/>
    <w:rsid w:val="00356AF5"/>
    <w:rsid w:val="003570FB"/>
    <w:rsid w:val="00357466"/>
    <w:rsid w:val="0036052B"/>
    <w:rsid w:val="00362502"/>
    <w:rsid w:val="00364E35"/>
    <w:rsid w:val="00364E78"/>
    <w:rsid w:val="0036761D"/>
    <w:rsid w:val="0037099F"/>
    <w:rsid w:val="00371037"/>
    <w:rsid w:val="00373B90"/>
    <w:rsid w:val="00377EE8"/>
    <w:rsid w:val="003823D1"/>
    <w:rsid w:val="00382C87"/>
    <w:rsid w:val="0038564B"/>
    <w:rsid w:val="0038674D"/>
    <w:rsid w:val="00391900"/>
    <w:rsid w:val="0039298F"/>
    <w:rsid w:val="0039439C"/>
    <w:rsid w:val="00395AB3"/>
    <w:rsid w:val="003964AA"/>
    <w:rsid w:val="003A2D25"/>
    <w:rsid w:val="003A537C"/>
    <w:rsid w:val="003A63CF"/>
    <w:rsid w:val="003A6FC3"/>
    <w:rsid w:val="003A772B"/>
    <w:rsid w:val="003A7D54"/>
    <w:rsid w:val="003B1BDA"/>
    <w:rsid w:val="003B6C77"/>
    <w:rsid w:val="003B6D5E"/>
    <w:rsid w:val="003C10E3"/>
    <w:rsid w:val="003C15A5"/>
    <w:rsid w:val="003C5650"/>
    <w:rsid w:val="003C651F"/>
    <w:rsid w:val="003D2342"/>
    <w:rsid w:val="003D4C0D"/>
    <w:rsid w:val="003D4E44"/>
    <w:rsid w:val="003D5B17"/>
    <w:rsid w:val="003E0A2E"/>
    <w:rsid w:val="003E1162"/>
    <w:rsid w:val="003E3D26"/>
    <w:rsid w:val="003E4EEE"/>
    <w:rsid w:val="003E540B"/>
    <w:rsid w:val="003E5723"/>
    <w:rsid w:val="003E6793"/>
    <w:rsid w:val="003E6EDD"/>
    <w:rsid w:val="003F3A22"/>
    <w:rsid w:val="003F4577"/>
    <w:rsid w:val="003F4B3B"/>
    <w:rsid w:val="003F58C0"/>
    <w:rsid w:val="003F5B15"/>
    <w:rsid w:val="003F6A8C"/>
    <w:rsid w:val="004034F4"/>
    <w:rsid w:val="004037A6"/>
    <w:rsid w:val="00406A69"/>
    <w:rsid w:val="00407835"/>
    <w:rsid w:val="00411F89"/>
    <w:rsid w:val="00412905"/>
    <w:rsid w:val="00412E3D"/>
    <w:rsid w:val="00413C1C"/>
    <w:rsid w:val="00413F76"/>
    <w:rsid w:val="0042140F"/>
    <w:rsid w:val="00421BE1"/>
    <w:rsid w:val="00421FE9"/>
    <w:rsid w:val="004229F7"/>
    <w:rsid w:val="0042527C"/>
    <w:rsid w:val="00426786"/>
    <w:rsid w:val="00432190"/>
    <w:rsid w:val="00433EC7"/>
    <w:rsid w:val="004404BC"/>
    <w:rsid w:val="00440935"/>
    <w:rsid w:val="00442065"/>
    <w:rsid w:val="004451A3"/>
    <w:rsid w:val="00446C52"/>
    <w:rsid w:val="004476D8"/>
    <w:rsid w:val="004479CC"/>
    <w:rsid w:val="004512D5"/>
    <w:rsid w:val="00452910"/>
    <w:rsid w:val="00452C0B"/>
    <w:rsid w:val="00453D49"/>
    <w:rsid w:val="00454428"/>
    <w:rsid w:val="004547D4"/>
    <w:rsid w:val="0045578E"/>
    <w:rsid w:val="0046174B"/>
    <w:rsid w:val="00462C75"/>
    <w:rsid w:val="00467A3A"/>
    <w:rsid w:val="0047184B"/>
    <w:rsid w:val="00472FC2"/>
    <w:rsid w:val="004758DB"/>
    <w:rsid w:val="004815BA"/>
    <w:rsid w:val="004816EE"/>
    <w:rsid w:val="00482601"/>
    <w:rsid w:val="00482BD2"/>
    <w:rsid w:val="00482EC4"/>
    <w:rsid w:val="00483CDC"/>
    <w:rsid w:val="00485237"/>
    <w:rsid w:val="00487545"/>
    <w:rsid w:val="00490744"/>
    <w:rsid w:val="0049190E"/>
    <w:rsid w:val="00492178"/>
    <w:rsid w:val="004927C2"/>
    <w:rsid w:val="00492F6F"/>
    <w:rsid w:val="0049395C"/>
    <w:rsid w:val="00494CE3"/>
    <w:rsid w:val="00495182"/>
    <w:rsid w:val="00497D56"/>
    <w:rsid w:val="004A1108"/>
    <w:rsid w:val="004A2C76"/>
    <w:rsid w:val="004A4549"/>
    <w:rsid w:val="004A484C"/>
    <w:rsid w:val="004A7B72"/>
    <w:rsid w:val="004B0B6D"/>
    <w:rsid w:val="004B2DCF"/>
    <w:rsid w:val="004B3718"/>
    <w:rsid w:val="004B3BC1"/>
    <w:rsid w:val="004B5DC7"/>
    <w:rsid w:val="004C073C"/>
    <w:rsid w:val="004C3F6A"/>
    <w:rsid w:val="004D0100"/>
    <w:rsid w:val="004D20A0"/>
    <w:rsid w:val="004D3AEA"/>
    <w:rsid w:val="004D5D46"/>
    <w:rsid w:val="004D5E4F"/>
    <w:rsid w:val="004D6C88"/>
    <w:rsid w:val="004D7817"/>
    <w:rsid w:val="004D7B38"/>
    <w:rsid w:val="004E0182"/>
    <w:rsid w:val="004E0935"/>
    <w:rsid w:val="004E1378"/>
    <w:rsid w:val="004E4069"/>
    <w:rsid w:val="004F1099"/>
    <w:rsid w:val="004F3390"/>
    <w:rsid w:val="004F5827"/>
    <w:rsid w:val="004F58BE"/>
    <w:rsid w:val="004F7E87"/>
    <w:rsid w:val="005020FA"/>
    <w:rsid w:val="00504836"/>
    <w:rsid w:val="00506B73"/>
    <w:rsid w:val="00506D8E"/>
    <w:rsid w:val="0050779D"/>
    <w:rsid w:val="00507E6F"/>
    <w:rsid w:val="0051444E"/>
    <w:rsid w:val="00514E61"/>
    <w:rsid w:val="00515B78"/>
    <w:rsid w:val="0051721E"/>
    <w:rsid w:val="00517995"/>
    <w:rsid w:val="00521180"/>
    <w:rsid w:val="00522724"/>
    <w:rsid w:val="00522C50"/>
    <w:rsid w:val="00524D79"/>
    <w:rsid w:val="005266B1"/>
    <w:rsid w:val="005316A4"/>
    <w:rsid w:val="00532CA6"/>
    <w:rsid w:val="0053344F"/>
    <w:rsid w:val="00536962"/>
    <w:rsid w:val="005373C2"/>
    <w:rsid w:val="0053792C"/>
    <w:rsid w:val="0054037C"/>
    <w:rsid w:val="00540B48"/>
    <w:rsid w:val="005410C4"/>
    <w:rsid w:val="00541177"/>
    <w:rsid w:val="00541439"/>
    <w:rsid w:val="005423C2"/>
    <w:rsid w:val="00542AC5"/>
    <w:rsid w:val="00544F26"/>
    <w:rsid w:val="00544F59"/>
    <w:rsid w:val="00545DF8"/>
    <w:rsid w:val="00545E80"/>
    <w:rsid w:val="00554420"/>
    <w:rsid w:val="00554ADF"/>
    <w:rsid w:val="00555337"/>
    <w:rsid w:val="005563B3"/>
    <w:rsid w:val="0055667B"/>
    <w:rsid w:val="00557452"/>
    <w:rsid w:val="00557AEE"/>
    <w:rsid w:val="00557C0C"/>
    <w:rsid w:val="0056156F"/>
    <w:rsid w:val="00562352"/>
    <w:rsid w:val="00563A13"/>
    <w:rsid w:val="00564E99"/>
    <w:rsid w:val="00565139"/>
    <w:rsid w:val="005655C7"/>
    <w:rsid w:val="00566AAA"/>
    <w:rsid w:val="0056765D"/>
    <w:rsid w:val="00573999"/>
    <w:rsid w:val="00573D79"/>
    <w:rsid w:val="00574AD2"/>
    <w:rsid w:val="00576F08"/>
    <w:rsid w:val="00577332"/>
    <w:rsid w:val="005804D0"/>
    <w:rsid w:val="005812B1"/>
    <w:rsid w:val="00581AA4"/>
    <w:rsid w:val="005836E2"/>
    <w:rsid w:val="00583B76"/>
    <w:rsid w:val="0059099C"/>
    <w:rsid w:val="0059446F"/>
    <w:rsid w:val="00594D57"/>
    <w:rsid w:val="00595452"/>
    <w:rsid w:val="00595D5B"/>
    <w:rsid w:val="005963E1"/>
    <w:rsid w:val="00597CE0"/>
    <w:rsid w:val="005A0B18"/>
    <w:rsid w:val="005A2FDC"/>
    <w:rsid w:val="005A39B7"/>
    <w:rsid w:val="005A39DA"/>
    <w:rsid w:val="005A39FA"/>
    <w:rsid w:val="005A3FA9"/>
    <w:rsid w:val="005A49AC"/>
    <w:rsid w:val="005A7081"/>
    <w:rsid w:val="005B4AB9"/>
    <w:rsid w:val="005B4DC9"/>
    <w:rsid w:val="005B5239"/>
    <w:rsid w:val="005B57D3"/>
    <w:rsid w:val="005B732C"/>
    <w:rsid w:val="005B7BBD"/>
    <w:rsid w:val="005C0121"/>
    <w:rsid w:val="005C3157"/>
    <w:rsid w:val="005C3791"/>
    <w:rsid w:val="005C584F"/>
    <w:rsid w:val="005D1060"/>
    <w:rsid w:val="005D3091"/>
    <w:rsid w:val="005D411B"/>
    <w:rsid w:val="005D44C9"/>
    <w:rsid w:val="005D53C5"/>
    <w:rsid w:val="005D6D8A"/>
    <w:rsid w:val="005D75A3"/>
    <w:rsid w:val="005E1499"/>
    <w:rsid w:val="005E4B59"/>
    <w:rsid w:val="005E566D"/>
    <w:rsid w:val="005F43F1"/>
    <w:rsid w:val="005F5903"/>
    <w:rsid w:val="005F6B08"/>
    <w:rsid w:val="00601A84"/>
    <w:rsid w:val="00601B84"/>
    <w:rsid w:val="006021B8"/>
    <w:rsid w:val="00602C31"/>
    <w:rsid w:val="006037C7"/>
    <w:rsid w:val="0060422F"/>
    <w:rsid w:val="00604A9E"/>
    <w:rsid w:val="006053A8"/>
    <w:rsid w:val="006053EE"/>
    <w:rsid w:val="00610808"/>
    <w:rsid w:val="00616362"/>
    <w:rsid w:val="006172DF"/>
    <w:rsid w:val="006200A1"/>
    <w:rsid w:val="00621EFB"/>
    <w:rsid w:val="00621F53"/>
    <w:rsid w:val="00623109"/>
    <w:rsid w:val="006234DD"/>
    <w:rsid w:val="0062362A"/>
    <w:rsid w:val="0062728E"/>
    <w:rsid w:val="0063573D"/>
    <w:rsid w:val="006363BC"/>
    <w:rsid w:val="00637F5B"/>
    <w:rsid w:val="006410FB"/>
    <w:rsid w:val="00641165"/>
    <w:rsid w:val="00641652"/>
    <w:rsid w:val="0064198D"/>
    <w:rsid w:val="00642065"/>
    <w:rsid w:val="00643F48"/>
    <w:rsid w:val="00645D14"/>
    <w:rsid w:val="0064658E"/>
    <w:rsid w:val="006472D1"/>
    <w:rsid w:val="006519AC"/>
    <w:rsid w:val="00653555"/>
    <w:rsid w:val="0065389B"/>
    <w:rsid w:val="006550B6"/>
    <w:rsid w:val="006553D6"/>
    <w:rsid w:val="00657477"/>
    <w:rsid w:val="006601CF"/>
    <w:rsid w:val="0066180E"/>
    <w:rsid w:val="006648B7"/>
    <w:rsid w:val="00674812"/>
    <w:rsid w:val="006774C4"/>
    <w:rsid w:val="00677CC8"/>
    <w:rsid w:val="00677CDC"/>
    <w:rsid w:val="00681134"/>
    <w:rsid w:val="00682C0B"/>
    <w:rsid w:val="00684655"/>
    <w:rsid w:val="006852E4"/>
    <w:rsid w:val="006903E2"/>
    <w:rsid w:val="00690B48"/>
    <w:rsid w:val="00690FBE"/>
    <w:rsid w:val="00691151"/>
    <w:rsid w:val="006A064B"/>
    <w:rsid w:val="006A0BB5"/>
    <w:rsid w:val="006A0C67"/>
    <w:rsid w:val="006A2D44"/>
    <w:rsid w:val="006A3A6E"/>
    <w:rsid w:val="006A3C6B"/>
    <w:rsid w:val="006A6E36"/>
    <w:rsid w:val="006A7835"/>
    <w:rsid w:val="006B0EBC"/>
    <w:rsid w:val="006B1649"/>
    <w:rsid w:val="006B1905"/>
    <w:rsid w:val="006B24D8"/>
    <w:rsid w:val="006B41D7"/>
    <w:rsid w:val="006B4428"/>
    <w:rsid w:val="006B5FCD"/>
    <w:rsid w:val="006B6060"/>
    <w:rsid w:val="006B72FA"/>
    <w:rsid w:val="006B7EE1"/>
    <w:rsid w:val="006C136F"/>
    <w:rsid w:val="006C2CFC"/>
    <w:rsid w:val="006C3203"/>
    <w:rsid w:val="006C3E8A"/>
    <w:rsid w:val="006C50AD"/>
    <w:rsid w:val="006C51C4"/>
    <w:rsid w:val="006C54CD"/>
    <w:rsid w:val="006C5BA0"/>
    <w:rsid w:val="006C61F1"/>
    <w:rsid w:val="006D4689"/>
    <w:rsid w:val="006D4833"/>
    <w:rsid w:val="006D570E"/>
    <w:rsid w:val="006D6A1E"/>
    <w:rsid w:val="006E093F"/>
    <w:rsid w:val="006E2404"/>
    <w:rsid w:val="006E4577"/>
    <w:rsid w:val="006E796C"/>
    <w:rsid w:val="006F0C8A"/>
    <w:rsid w:val="006F2418"/>
    <w:rsid w:val="006F2CFE"/>
    <w:rsid w:val="006F360B"/>
    <w:rsid w:val="006F3A1E"/>
    <w:rsid w:val="006F3A40"/>
    <w:rsid w:val="006F4926"/>
    <w:rsid w:val="006F6478"/>
    <w:rsid w:val="006F66AE"/>
    <w:rsid w:val="006F7926"/>
    <w:rsid w:val="00702721"/>
    <w:rsid w:val="00702D1E"/>
    <w:rsid w:val="0070457D"/>
    <w:rsid w:val="00704D7B"/>
    <w:rsid w:val="00707840"/>
    <w:rsid w:val="00707FA3"/>
    <w:rsid w:val="00711569"/>
    <w:rsid w:val="00712694"/>
    <w:rsid w:val="00712FA4"/>
    <w:rsid w:val="00714E2F"/>
    <w:rsid w:val="00714E9B"/>
    <w:rsid w:val="00715D71"/>
    <w:rsid w:val="00717592"/>
    <w:rsid w:val="00720916"/>
    <w:rsid w:val="00722769"/>
    <w:rsid w:val="00722B1E"/>
    <w:rsid w:val="00723540"/>
    <w:rsid w:val="00723912"/>
    <w:rsid w:val="00724D45"/>
    <w:rsid w:val="00731B54"/>
    <w:rsid w:val="00736FAC"/>
    <w:rsid w:val="00737EE1"/>
    <w:rsid w:val="007415C2"/>
    <w:rsid w:val="007424C9"/>
    <w:rsid w:val="007436A3"/>
    <w:rsid w:val="007457A9"/>
    <w:rsid w:val="00750B56"/>
    <w:rsid w:val="00751A1E"/>
    <w:rsid w:val="00751BA1"/>
    <w:rsid w:val="00752036"/>
    <w:rsid w:val="007526E9"/>
    <w:rsid w:val="007569EA"/>
    <w:rsid w:val="00756D19"/>
    <w:rsid w:val="007600FA"/>
    <w:rsid w:val="0076261B"/>
    <w:rsid w:val="0076388C"/>
    <w:rsid w:val="00770325"/>
    <w:rsid w:val="007708A0"/>
    <w:rsid w:val="007727BA"/>
    <w:rsid w:val="0077363A"/>
    <w:rsid w:val="00773C7D"/>
    <w:rsid w:val="00776481"/>
    <w:rsid w:val="007767F3"/>
    <w:rsid w:val="00780939"/>
    <w:rsid w:val="00780A33"/>
    <w:rsid w:val="00782E4C"/>
    <w:rsid w:val="00787C28"/>
    <w:rsid w:val="00790C9C"/>
    <w:rsid w:val="00791132"/>
    <w:rsid w:val="00791A14"/>
    <w:rsid w:val="00791CB9"/>
    <w:rsid w:val="00793284"/>
    <w:rsid w:val="00793DE8"/>
    <w:rsid w:val="00794E59"/>
    <w:rsid w:val="00797E98"/>
    <w:rsid w:val="007A01F4"/>
    <w:rsid w:val="007A1A03"/>
    <w:rsid w:val="007A1D39"/>
    <w:rsid w:val="007A2C4B"/>
    <w:rsid w:val="007A5F2B"/>
    <w:rsid w:val="007A6F7F"/>
    <w:rsid w:val="007B0463"/>
    <w:rsid w:val="007B053D"/>
    <w:rsid w:val="007B07F0"/>
    <w:rsid w:val="007B2607"/>
    <w:rsid w:val="007B28EF"/>
    <w:rsid w:val="007B64C0"/>
    <w:rsid w:val="007C2331"/>
    <w:rsid w:val="007C2600"/>
    <w:rsid w:val="007C2E88"/>
    <w:rsid w:val="007C32CC"/>
    <w:rsid w:val="007C364B"/>
    <w:rsid w:val="007C6273"/>
    <w:rsid w:val="007C70DA"/>
    <w:rsid w:val="007D19A7"/>
    <w:rsid w:val="007D1EEA"/>
    <w:rsid w:val="007D2F00"/>
    <w:rsid w:val="007E576C"/>
    <w:rsid w:val="007F0B11"/>
    <w:rsid w:val="007F20B0"/>
    <w:rsid w:val="007F2269"/>
    <w:rsid w:val="007F5B57"/>
    <w:rsid w:val="007F5E43"/>
    <w:rsid w:val="00800EEE"/>
    <w:rsid w:val="00802187"/>
    <w:rsid w:val="00803F9C"/>
    <w:rsid w:val="00804E27"/>
    <w:rsid w:val="00806319"/>
    <w:rsid w:val="00806724"/>
    <w:rsid w:val="008067F0"/>
    <w:rsid w:val="00807F87"/>
    <w:rsid w:val="008100A3"/>
    <w:rsid w:val="00810104"/>
    <w:rsid w:val="00810E99"/>
    <w:rsid w:val="00816578"/>
    <w:rsid w:val="0081768A"/>
    <w:rsid w:val="00821881"/>
    <w:rsid w:val="008266C8"/>
    <w:rsid w:val="008273EF"/>
    <w:rsid w:val="00830FD3"/>
    <w:rsid w:val="008313D1"/>
    <w:rsid w:val="00831BEE"/>
    <w:rsid w:val="00831DB9"/>
    <w:rsid w:val="00834881"/>
    <w:rsid w:val="008348FF"/>
    <w:rsid w:val="00834D32"/>
    <w:rsid w:val="008352C3"/>
    <w:rsid w:val="00835D97"/>
    <w:rsid w:val="00836EDE"/>
    <w:rsid w:val="008375C4"/>
    <w:rsid w:val="00841F7C"/>
    <w:rsid w:val="008420B5"/>
    <w:rsid w:val="00842FDD"/>
    <w:rsid w:val="008430DC"/>
    <w:rsid w:val="008433EB"/>
    <w:rsid w:val="00845533"/>
    <w:rsid w:val="008506C4"/>
    <w:rsid w:val="00851C5F"/>
    <w:rsid w:val="00852D75"/>
    <w:rsid w:val="008533E1"/>
    <w:rsid w:val="0085376D"/>
    <w:rsid w:val="00854819"/>
    <w:rsid w:val="00855D3E"/>
    <w:rsid w:val="00856480"/>
    <w:rsid w:val="00856E23"/>
    <w:rsid w:val="00857822"/>
    <w:rsid w:val="00857D27"/>
    <w:rsid w:val="008619A1"/>
    <w:rsid w:val="00864250"/>
    <w:rsid w:val="0086497A"/>
    <w:rsid w:val="00865E64"/>
    <w:rsid w:val="00866006"/>
    <w:rsid w:val="00870626"/>
    <w:rsid w:val="008706FB"/>
    <w:rsid w:val="0087186E"/>
    <w:rsid w:val="00871A1C"/>
    <w:rsid w:val="00871A71"/>
    <w:rsid w:val="00872B88"/>
    <w:rsid w:val="00873544"/>
    <w:rsid w:val="0087508C"/>
    <w:rsid w:val="0087532F"/>
    <w:rsid w:val="00875553"/>
    <w:rsid w:val="0087704C"/>
    <w:rsid w:val="00882DCB"/>
    <w:rsid w:val="00883AD4"/>
    <w:rsid w:val="00884F52"/>
    <w:rsid w:val="008850B9"/>
    <w:rsid w:val="00886CFE"/>
    <w:rsid w:val="008876DE"/>
    <w:rsid w:val="00887F5A"/>
    <w:rsid w:val="008908D9"/>
    <w:rsid w:val="008920AB"/>
    <w:rsid w:val="0089343D"/>
    <w:rsid w:val="00896748"/>
    <w:rsid w:val="00897FC7"/>
    <w:rsid w:val="008A08C8"/>
    <w:rsid w:val="008A0B0E"/>
    <w:rsid w:val="008A107D"/>
    <w:rsid w:val="008A1892"/>
    <w:rsid w:val="008A44CA"/>
    <w:rsid w:val="008A65C1"/>
    <w:rsid w:val="008A68E1"/>
    <w:rsid w:val="008B153F"/>
    <w:rsid w:val="008B2894"/>
    <w:rsid w:val="008B3AFE"/>
    <w:rsid w:val="008B7CC7"/>
    <w:rsid w:val="008B7F8B"/>
    <w:rsid w:val="008B7F98"/>
    <w:rsid w:val="008C00F8"/>
    <w:rsid w:val="008C7F15"/>
    <w:rsid w:val="008D394E"/>
    <w:rsid w:val="008D4051"/>
    <w:rsid w:val="008D5A38"/>
    <w:rsid w:val="008D622A"/>
    <w:rsid w:val="008D68AA"/>
    <w:rsid w:val="008E3017"/>
    <w:rsid w:val="008E5607"/>
    <w:rsid w:val="008E56A2"/>
    <w:rsid w:val="008E6185"/>
    <w:rsid w:val="008E66C8"/>
    <w:rsid w:val="008E6E28"/>
    <w:rsid w:val="008F0985"/>
    <w:rsid w:val="008F2A5A"/>
    <w:rsid w:val="008F3DEC"/>
    <w:rsid w:val="008F4667"/>
    <w:rsid w:val="008F47CD"/>
    <w:rsid w:val="008F64FA"/>
    <w:rsid w:val="008F7914"/>
    <w:rsid w:val="00901C19"/>
    <w:rsid w:val="00904E79"/>
    <w:rsid w:val="009061FE"/>
    <w:rsid w:val="00906406"/>
    <w:rsid w:val="009071C6"/>
    <w:rsid w:val="00910A1B"/>
    <w:rsid w:val="0091108B"/>
    <w:rsid w:val="009112EF"/>
    <w:rsid w:val="009131CF"/>
    <w:rsid w:val="009132EC"/>
    <w:rsid w:val="00915037"/>
    <w:rsid w:val="009202D7"/>
    <w:rsid w:val="00921095"/>
    <w:rsid w:val="00922EA0"/>
    <w:rsid w:val="00923AAB"/>
    <w:rsid w:val="0092752D"/>
    <w:rsid w:val="009304BE"/>
    <w:rsid w:val="00931368"/>
    <w:rsid w:val="00933628"/>
    <w:rsid w:val="00934EC8"/>
    <w:rsid w:val="00936D10"/>
    <w:rsid w:val="00937648"/>
    <w:rsid w:val="00940A95"/>
    <w:rsid w:val="0094301F"/>
    <w:rsid w:val="00945D4D"/>
    <w:rsid w:val="009515DD"/>
    <w:rsid w:val="00956F38"/>
    <w:rsid w:val="009579F7"/>
    <w:rsid w:val="00961FEA"/>
    <w:rsid w:val="0096216C"/>
    <w:rsid w:val="00962ED1"/>
    <w:rsid w:val="00963B18"/>
    <w:rsid w:val="0096591A"/>
    <w:rsid w:val="00965B1E"/>
    <w:rsid w:val="00967693"/>
    <w:rsid w:val="00970913"/>
    <w:rsid w:val="009727ED"/>
    <w:rsid w:val="00973865"/>
    <w:rsid w:val="00973D38"/>
    <w:rsid w:val="0097444A"/>
    <w:rsid w:val="009766ED"/>
    <w:rsid w:val="00976C9A"/>
    <w:rsid w:val="009777D0"/>
    <w:rsid w:val="00980285"/>
    <w:rsid w:val="0098029F"/>
    <w:rsid w:val="0098425C"/>
    <w:rsid w:val="009854D9"/>
    <w:rsid w:val="00990859"/>
    <w:rsid w:val="00991090"/>
    <w:rsid w:val="0099424C"/>
    <w:rsid w:val="00994C55"/>
    <w:rsid w:val="009A15D4"/>
    <w:rsid w:val="009A182D"/>
    <w:rsid w:val="009A29DE"/>
    <w:rsid w:val="009A6944"/>
    <w:rsid w:val="009B05F3"/>
    <w:rsid w:val="009B132A"/>
    <w:rsid w:val="009B2B95"/>
    <w:rsid w:val="009B729D"/>
    <w:rsid w:val="009C1FBA"/>
    <w:rsid w:val="009C536D"/>
    <w:rsid w:val="009C5E3C"/>
    <w:rsid w:val="009C75FA"/>
    <w:rsid w:val="009D0405"/>
    <w:rsid w:val="009D1718"/>
    <w:rsid w:val="009D37B2"/>
    <w:rsid w:val="009D3B9A"/>
    <w:rsid w:val="009D40BF"/>
    <w:rsid w:val="009D69FA"/>
    <w:rsid w:val="009D7825"/>
    <w:rsid w:val="009D7C08"/>
    <w:rsid w:val="009E050C"/>
    <w:rsid w:val="009E0825"/>
    <w:rsid w:val="009E2E3A"/>
    <w:rsid w:val="009E34D8"/>
    <w:rsid w:val="009E3EBF"/>
    <w:rsid w:val="009E42EF"/>
    <w:rsid w:val="009E5936"/>
    <w:rsid w:val="009E6992"/>
    <w:rsid w:val="009F08B8"/>
    <w:rsid w:val="009F144D"/>
    <w:rsid w:val="009F2E6E"/>
    <w:rsid w:val="009F3840"/>
    <w:rsid w:val="009F561D"/>
    <w:rsid w:val="009F7A31"/>
    <w:rsid w:val="009F7F8E"/>
    <w:rsid w:val="00A00C2A"/>
    <w:rsid w:val="00A0131F"/>
    <w:rsid w:val="00A038F4"/>
    <w:rsid w:val="00A03EB8"/>
    <w:rsid w:val="00A03F4B"/>
    <w:rsid w:val="00A04814"/>
    <w:rsid w:val="00A05D9F"/>
    <w:rsid w:val="00A0774E"/>
    <w:rsid w:val="00A10FEF"/>
    <w:rsid w:val="00A116FE"/>
    <w:rsid w:val="00A12F40"/>
    <w:rsid w:val="00A13805"/>
    <w:rsid w:val="00A16255"/>
    <w:rsid w:val="00A25823"/>
    <w:rsid w:val="00A25D01"/>
    <w:rsid w:val="00A26098"/>
    <w:rsid w:val="00A30849"/>
    <w:rsid w:val="00A30CE5"/>
    <w:rsid w:val="00A30FE6"/>
    <w:rsid w:val="00A31A7D"/>
    <w:rsid w:val="00A31CB2"/>
    <w:rsid w:val="00A37908"/>
    <w:rsid w:val="00A40C2F"/>
    <w:rsid w:val="00A41FCF"/>
    <w:rsid w:val="00A43A30"/>
    <w:rsid w:val="00A43CD6"/>
    <w:rsid w:val="00A45E34"/>
    <w:rsid w:val="00A47ABE"/>
    <w:rsid w:val="00A47B8E"/>
    <w:rsid w:val="00A50BA4"/>
    <w:rsid w:val="00A512C1"/>
    <w:rsid w:val="00A5179F"/>
    <w:rsid w:val="00A54D80"/>
    <w:rsid w:val="00A55731"/>
    <w:rsid w:val="00A6022E"/>
    <w:rsid w:val="00A60B97"/>
    <w:rsid w:val="00A617BD"/>
    <w:rsid w:val="00A65170"/>
    <w:rsid w:val="00A676EC"/>
    <w:rsid w:val="00A70D5D"/>
    <w:rsid w:val="00A72047"/>
    <w:rsid w:val="00A72543"/>
    <w:rsid w:val="00A73C8C"/>
    <w:rsid w:val="00A8087F"/>
    <w:rsid w:val="00A826F2"/>
    <w:rsid w:val="00A839C9"/>
    <w:rsid w:val="00A8421B"/>
    <w:rsid w:val="00A842CE"/>
    <w:rsid w:val="00A86EC4"/>
    <w:rsid w:val="00A90236"/>
    <w:rsid w:val="00A903CE"/>
    <w:rsid w:val="00A90502"/>
    <w:rsid w:val="00A90C23"/>
    <w:rsid w:val="00A91488"/>
    <w:rsid w:val="00A91DB8"/>
    <w:rsid w:val="00A94214"/>
    <w:rsid w:val="00A944B7"/>
    <w:rsid w:val="00A976F2"/>
    <w:rsid w:val="00A97968"/>
    <w:rsid w:val="00AA00AE"/>
    <w:rsid w:val="00AA24A1"/>
    <w:rsid w:val="00AA2BF5"/>
    <w:rsid w:val="00AA2E20"/>
    <w:rsid w:val="00AA4FF1"/>
    <w:rsid w:val="00AA627D"/>
    <w:rsid w:val="00AB0065"/>
    <w:rsid w:val="00AB1716"/>
    <w:rsid w:val="00AB19A8"/>
    <w:rsid w:val="00AB4878"/>
    <w:rsid w:val="00AB76F9"/>
    <w:rsid w:val="00AC1078"/>
    <w:rsid w:val="00AC2A30"/>
    <w:rsid w:val="00AC2CE1"/>
    <w:rsid w:val="00AC3BCD"/>
    <w:rsid w:val="00AC4F2B"/>
    <w:rsid w:val="00AC794C"/>
    <w:rsid w:val="00AD130F"/>
    <w:rsid w:val="00AD4CE0"/>
    <w:rsid w:val="00AD4FF1"/>
    <w:rsid w:val="00AE33EB"/>
    <w:rsid w:val="00AE482E"/>
    <w:rsid w:val="00AE4AC0"/>
    <w:rsid w:val="00AE55D6"/>
    <w:rsid w:val="00AE57AA"/>
    <w:rsid w:val="00AE5B87"/>
    <w:rsid w:val="00AF646A"/>
    <w:rsid w:val="00AF710F"/>
    <w:rsid w:val="00AF7D82"/>
    <w:rsid w:val="00B01400"/>
    <w:rsid w:val="00B0222A"/>
    <w:rsid w:val="00B0298D"/>
    <w:rsid w:val="00B02F4F"/>
    <w:rsid w:val="00B0326F"/>
    <w:rsid w:val="00B034C8"/>
    <w:rsid w:val="00B06CBE"/>
    <w:rsid w:val="00B07112"/>
    <w:rsid w:val="00B12E36"/>
    <w:rsid w:val="00B1530E"/>
    <w:rsid w:val="00B164EA"/>
    <w:rsid w:val="00B16A5D"/>
    <w:rsid w:val="00B21A3E"/>
    <w:rsid w:val="00B22262"/>
    <w:rsid w:val="00B23B64"/>
    <w:rsid w:val="00B26A78"/>
    <w:rsid w:val="00B30B49"/>
    <w:rsid w:val="00B30E22"/>
    <w:rsid w:val="00B32246"/>
    <w:rsid w:val="00B32A80"/>
    <w:rsid w:val="00B33D34"/>
    <w:rsid w:val="00B37928"/>
    <w:rsid w:val="00B40D1E"/>
    <w:rsid w:val="00B40F01"/>
    <w:rsid w:val="00B41914"/>
    <w:rsid w:val="00B41BCB"/>
    <w:rsid w:val="00B41E39"/>
    <w:rsid w:val="00B44285"/>
    <w:rsid w:val="00B50F9A"/>
    <w:rsid w:val="00B51135"/>
    <w:rsid w:val="00B5366D"/>
    <w:rsid w:val="00B539BA"/>
    <w:rsid w:val="00B54070"/>
    <w:rsid w:val="00B5468B"/>
    <w:rsid w:val="00B5637F"/>
    <w:rsid w:val="00B61D46"/>
    <w:rsid w:val="00B62CFD"/>
    <w:rsid w:val="00B63447"/>
    <w:rsid w:val="00B64DBE"/>
    <w:rsid w:val="00B66DB0"/>
    <w:rsid w:val="00B6765F"/>
    <w:rsid w:val="00B67F6B"/>
    <w:rsid w:val="00B70F89"/>
    <w:rsid w:val="00B713D8"/>
    <w:rsid w:val="00B72E69"/>
    <w:rsid w:val="00B72FFF"/>
    <w:rsid w:val="00B7305C"/>
    <w:rsid w:val="00B73312"/>
    <w:rsid w:val="00B74E5A"/>
    <w:rsid w:val="00B75767"/>
    <w:rsid w:val="00B76793"/>
    <w:rsid w:val="00B84AFE"/>
    <w:rsid w:val="00B84F8E"/>
    <w:rsid w:val="00B85B56"/>
    <w:rsid w:val="00B85D3F"/>
    <w:rsid w:val="00B87F01"/>
    <w:rsid w:val="00B901F2"/>
    <w:rsid w:val="00B913FE"/>
    <w:rsid w:val="00B93D93"/>
    <w:rsid w:val="00B95246"/>
    <w:rsid w:val="00B957E4"/>
    <w:rsid w:val="00BA396C"/>
    <w:rsid w:val="00BA3B4D"/>
    <w:rsid w:val="00BA49D4"/>
    <w:rsid w:val="00BA70C1"/>
    <w:rsid w:val="00BB1527"/>
    <w:rsid w:val="00BB3A9F"/>
    <w:rsid w:val="00BB3EE7"/>
    <w:rsid w:val="00BB51FD"/>
    <w:rsid w:val="00BC074C"/>
    <w:rsid w:val="00BC5CCF"/>
    <w:rsid w:val="00BC6C5B"/>
    <w:rsid w:val="00BC6E5F"/>
    <w:rsid w:val="00BC76C3"/>
    <w:rsid w:val="00BD4ED5"/>
    <w:rsid w:val="00BD5571"/>
    <w:rsid w:val="00BE014C"/>
    <w:rsid w:val="00BE11B8"/>
    <w:rsid w:val="00BE1B7C"/>
    <w:rsid w:val="00BE64BE"/>
    <w:rsid w:val="00BF0776"/>
    <w:rsid w:val="00BF3E43"/>
    <w:rsid w:val="00BF5464"/>
    <w:rsid w:val="00BF57F6"/>
    <w:rsid w:val="00BF5D5B"/>
    <w:rsid w:val="00BF7C1C"/>
    <w:rsid w:val="00C006AF"/>
    <w:rsid w:val="00C009DD"/>
    <w:rsid w:val="00C0110E"/>
    <w:rsid w:val="00C011E0"/>
    <w:rsid w:val="00C01E1A"/>
    <w:rsid w:val="00C02DC5"/>
    <w:rsid w:val="00C04A40"/>
    <w:rsid w:val="00C05064"/>
    <w:rsid w:val="00C05297"/>
    <w:rsid w:val="00C064AE"/>
    <w:rsid w:val="00C1243C"/>
    <w:rsid w:val="00C1376E"/>
    <w:rsid w:val="00C13E90"/>
    <w:rsid w:val="00C21986"/>
    <w:rsid w:val="00C2282C"/>
    <w:rsid w:val="00C229DC"/>
    <w:rsid w:val="00C23EE7"/>
    <w:rsid w:val="00C250A2"/>
    <w:rsid w:val="00C25E9B"/>
    <w:rsid w:val="00C30EE5"/>
    <w:rsid w:val="00C335F9"/>
    <w:rsid w:val="00C350C2"/>
    <w:rsid w:val="00C37A09"/>
    <w:rsid w:val="00C37AC6"/>
    <w:rsid w:val="00C41098"/>
    <w:rsid w:val="00C44C65"/>
    <w:rsid w:val="00C45402"/>
    <w:rsid w:val="00C4722E"/>
    <w:rsid w:val="00C47594"/>
    <w:rsid w:val="00C50525"/>
    <w:rsid w:val="00C521E4"/>
    <w:rsid w:val="00C5252A"/>
    <w:rsid w:val="00C52FE5"/>
    <w:rsid w:val="00C54116"/>
    <w:rsid w:val="00C54AE7"/>
    <w:rsid w:val="00C56BE3"/>
    <w:rsid w:val="00C570ED"/>
    <w:rsid w:val="00C63FA5"/>
    <w:rsid w:val="00C65711"/>
    <w:rsid w:val="00C65987"/>
    <w:rsid w:val="00C668E6"/>
    <w:rsid w:val="00C70707"/>
    <w:rsid w:val="00C70F21"/>
    <w:rsid w:val="00C75F0D"/>
    <w:rsid w:val="00C76248"/>
    <w:rsid w:val="00C76786"/>
    <w:rsid w:val="00C7688D"/>
    <w:rsid w:val="00C770CA"/>
    <w:rsid w:val="00C807DF"/>
    <w:rsid w:val="00C81D7E"/>
    <w:rsid w:val="00C84A2A"/>
    <w:rsid w:val="00C84F76"/>
    <w:rsid w:val="00C8657B"/>
    <w:rsid w:val="00C87E54"/>
    <w:rsid w:val="00C901EA"/>
    <w:rsid w:val="00C90E07"/>
    <w:rsid w:val="00C93D53"/>
    <w:rsid w:val="00C942BD"/>
    <w:rsid w:val="00C95166"/>
    <w:rsid w:val="00C9680D"/>
    <w:rsid w:val="00C9710E"/>
    <w:rsid w:val="00CA08F2"/>
    <w:rsid w:val="00CA2216"/>
    <w:rsid w:val="00CA3112"/>
    <w:rsid w:val="00CA324A"/>
    <w:rsid w:val="00CA4763"/>
    <w:rsid w:val="00CB3C90"/>
    <w:rsid w:val="00CB727B"/>
    <w:rsid w:val="00CC2B73"/>
    <w:rsid w:val="00CC645A"/>
    <w:rsid w:val="00CC752B"/>
    <w:rsid w:val="00CC7D41"/>
    <w:rsid w:val="00CD1F3B"/>
    <w:rsid w:val="00CD536C"/>
    <w:rsid w:val="00CD71D8"/>
    <w:rsid w:val="00CE0A6E"/>
    <w:rsid w:val="00CE1830"/>
    <w:rsid w:val="00CE2E01"/>
    <w:rsid w:val="00CE5CC0"/>
    <w:rsid w:val="00CE666F"/>
    <w:rsid w:val="00CE6E4C"/>
    <w:rsid w:val="00CE7D60"/>
    <w:rsid w:val="00CF0611"/>
    <w:rsid w:val="00CF1F58"/>
    <w:rsid w:val="00CF21B7"/>
    <w:rsid w:val="00CF546C"/>
    <w:rsid w:val="00D011F8"/>
    <w:rsid w:val="00D01BCD"/>
    <w:rsid w:val="00D04412"/>
    <w:rsid w:val="00D046C0"/>
    <w:rsid w:val="00D04977"/>
    <w:rsid w:val="00D05AE2"/>
    <w:rsid w:val="00D07E2B"/>
    <w:rsid w:val="00D14D51"/>
    <w:rsid w:val="00D15476"/>
    <w:rsid w:val="00D162BF"/>
    <w:rsid w:val="00D21352"/>
    <w:rsid w:val="00D22477"/>
    <w:rsid w:val="00D2273B"/>
    <w:rsid w:val="00D22AB4"/>
    <w:rsid w:val="00D237F7"/>
    <w:rsid w:val="00D23F67"/>
    <w:rsid w:val="00D24B3B"/>
    <w:rsid w:val="00D261AB"/>
    <w:rsid w:val="00D261E4"/>
    <w:rsid w:val="00D26804"/>
    <w:rsid w:val="00D27492"/>
    <w:rsid w:val="00D31361"/>
    <w:rsid w:val="00D3377A"/>
    <w:rsid w:val="00D34976"/>
    <w:rsid w:val="00D3545F"/>
    <w:rsid w:val="00D35A82"/>
    <w:rsid w:val="00D35AD5"/>
    <w:rsid w:val="00D369D3"/>
    <w:rsid w:val="00D40DBA"/>
    <w:rsid w:val="00D4108E"/>
    <w:rsid w:val="00D41AE7"/>
    <w:rsid w:val="00D433D1"/>
    <w:rsid w:val="00D4461A"/>
    <w:rsid w:val="00D4475A"/>
    <w:rsid w:val="00D46804"/>
    <w:rsid w:val="00D515E0"/>
    <w:rsid w:val="00D5530B"/>
    <w:rsid w:val="00D564F4"/>
    <w:rsid w:val="00D57C7C"/>
    <w:rsid w:val="00D612D3"/>
    <w:rsid w:val="00D71093"/>
    <w:rsid w:val="00D714EF"/>
    <w:rsid w:val="00D73261"/>
    <w:rsid w:val="00D737E0"/>
    <w:rsid w:val="00D73DC5"/>
    <w:rsid w:val="00D747E6"/>
    <w:rsid w:val="00D75746"/>
    <w:rsid w:val="00D815B3"/>
    <w:rsid w:val="00D84903"/>
    <w:rsid w:val="00D916BB"/>
    <w:rsid w:val="00D92009"/>
    <w:rsid w:val="00D92460"/>
    <w:rsid w:val="00D93BE4"/>
    <w:rsid w:val="00DA0312"/>
    <w:rsid w:val="00DA0C14"/>
    <w:rsid w:val="00DA1801"/>
    <w:rsid w:val="00DA2693"/>
    <w:rsid w:val="00DA32F9"/>
    <w:rsid w:val="00DA6348"/>
    <w:rsid w:val="00DA6BAD"/>
    <w:rsid w:val="00DA6F16"/>
    <w:rsid w:val="00DA7B1C"/>
    <w:rsid w:val="00DB0B35"/>
    <w:rsid w:val="00DB4C84"/>
    <w:rsid w:val="00DB6281"/>
    <w:rsid w:val="00DB673E"/>
    <w:rsid w:val="00DB7D0E"/>
    <w:rsid w:val="00DC0840"/>
    <w:rsid w:val="00DC27E1"/>
    <w:rsid w:val="00DC41E4"/>
    <w:rsid w:val="00DC4A6C"/>
    <w:rsid w:val="00DC4DDF"/>
    <w:rsid w:val="00DD1E90"/>
    <w:rsid w:val="00DD2AC3"/>
    <w:rsid w:val="00DD31F1"/>
    <w:rsid w:val="00DD7E25"/>
    <w:rsid w:val="00DE206A"/>
    <w:rsid w:val="00DE2E22"/>
    <w:rsid w:val="00DE49CE"/>
    <w:rsid w:val="00DE5741"/>
    <w:rsid w:val="00DE5E28"/>
    <w:rsid w:val="00DE6CF5"/>
    <w:rsid w:val="00DF0608"/>
    <w:rsid w:val="00DF065C"/>
    <w:rsid w:val="00DF088E"/>
    <w:rsid w:val="00DF0B18"/>
    <w:rsid w:val="00DF1E8B"/>
    <w:rsid w:val="00DF27B4"/>
    <w:rsid w:val="00DF5FB6"/>
    <w:rsid w:val="00DF6BC7"/>
    <w:rsid w:val="00E04050"/>
    <w:rsid w:val="00E051A2"/>
    <w:rsid w:val="00E05E9E"/>
    <w:rsid w:val="00E0608A"/>
    <w:rsid w:val="00E100D0"/>
    <w:rsid w:val="00E101F5"/>
    <w:rsid w:val="00E10235"/>
    <w:rsid w:val="00E10A5D"/>
    <w:rsid w:val="00E11381"/>
    <w:rsid w:val="00E12722"/>
    <w:rsid w:val="00E14065"/>
    <w:rsid w:val="00E176D1"/>
    <w:rsid w:val="00E202DE"/>
    <w:rsid w:val="00E22B65"/>
    <w:rsid w:val="00E22CAD"/>
    <w:rsid w:val="00E24884"/>
    <w:rsid w:val="00E25C0F"/>
    <w:rsid w:val="00E26F52"/>
    <w:rsid w:val="00E32AB8"/>
    <w:rsid w:val="00E33D18"/>
    <w:rsid w:val="00E3470A"/>
    <w:rsid w:val="00E351B1"/>
    <w:rsid w:val="00E354C7"/>
    <w:rsid w:val="00E3673C"/>
    <w:rsid w:val="00E36F49"/>
    <w:rsid w:val="00E40144"/>
    <w:rsid w:val="00E42291"/>
    <w:rsid w:val="00E44FF4"/>
    <w:rsid w:val="00E479C3"/>
    <w:rsid w:val="00E50490"/>
    <w:rsid w:val="00E51533"/>
    <w:rsid w:val="00E51A46"/>
    <w:rsid w:val="00E51AB3"/>
    <w:rsid w:val="00E54017"/>
    <w:rsid w:val="00E54714"/>
    <w:rsid w:val="00E55F01"/>
    <w:rsid w:val="00E56AAC"/>
    <w:rsid w:val="00E60232"/>
    <w:rsid w:val="00E61795"/>
    <w:rsid w:val="00E61D3C"/>
    <w:rsid w:val="00E61DB6"/>
    <w:rsid w:val="00E628AA"/>
    <w:rsid w:val="00E636F8"/>
    <w:rsid w:val="00E64144"/>
    <w:rsid w:val="00E67DB3"/>
    <w:rsid w:val="00E722A9"/>
    <w:rsid w:val="00E73CF7"/>
    <w:rsid w:val="00E74830"/>
    <w:rsid w:val="00E748B9"/>
    <w:rsid w:val="00E75184"/>
    <w:rsid w:val="00E77B71"/>
    <w:rsid w:val="00E805A6"/>
    <w:rsid w:val="00E806AC"/>
    <w:rsid w:val="00E846FC"/>
    <w:rsid w:val="00E867ED"/>
    <w:rsid w:val="00E87267"/>
    <w:rsid w:val="00E9361C"/>
    <w:rsid w:val="00E941AE"/>
    <w:rsid w:val="00E94329"/>
    <w:rsid w:val="00E943F5"/>
    <w:rsid w:val="00E95CED"/>
    <w:rsid w:val="00E96D0C"/>
    <w:rsid w:val="00E973DB"/>
    <w:rsid w:val="00EA0142"/>
    <w:rsid w:val="00EA14A8"/>
    <w:rsid w:val="00EB12FE"/>
    <w:rsid w:val="00EB338C"/>
    <w:rsid w:val="00EB4B6F"/>
    <w:rsid w:val="00EB4CD5"/>
    <w:rsid w:val="00EB5F74"/>
    <w:rsid w:val="00EB68C2"/>
    <w:rsid w:val="00EB7F23"/>
    <w:rsid w:val="00EB7F2E"/>
    <w:rsid w:val="00EC038C"/>
    <w:rsid w:val="00EC5D6B"/>
    <w:rsid w:val="00EC620C"/>
    <w:rsid w:val="00EC6AE2"/>
    <w:rsid w:val="00EC745A"/>
    <w:rsid w:val="00EC7794"/>
    <w:rsid w:val="00ED0957"/>
    <w:rsid w:val="00ED0D23"/>
    <w:rsid w:val="00ED492E"/>
    <w:rsid w:val="00ED6957"/>
    <w:rsid w:val="00EE0583"/>
    <w:rsid w:val="00EE14A2"/>
    <w:rsid w:val="00EE289A"/>
    <w:rsid w:val="00EE298F"/>
    <w:rsid w:val="00EE3444"/>
    <w:rsid w:val="00EE392E"/>
    <w:rsid w:val="00EE5B19"/>
    <w:rsid w:val="00EE5E5D"/>
    <w:rsid w:val="00EE6033"/>
    <w:rsid w:val="00EE78FB"/>
    <w:rsid w:val="00EF1187"/>
    <w:rsid w:val="00EF1AB9"/>
    <w:rsid w:val="00EF5613"/>
    <w:rsid w:val="00EF7389"/>
    <w:rsid w:val="00EF7C76"/>
    <w:rsid w:val="00F00B48"/>
    <w:rsid w:val="00F00EC3"/>
    <w:rsid w:val="00F015ED"/>
    <w:rsid w:val="00F051B6"/>
    <w:rsid w:val="00F0548B"/>
    <w:rsid w:val="00F05F8E"/>
    <w:rsid w:val="00F06A67"/>
    <w:rsid w:val="00F079CB"/>
    <w:rsid w:val="00F07DC8"/>
    <w:rsid w:val="00F124DA"/>
    <w:rsid w:val="00F142ED"/>
    <w:rsid w:val="00F159EF"/>
    <w:rsid w:val="00F16D24"/>
    <w:rsid w:val="00F1729D"/>
    <w:rsid w:val="00F20BC3"/>
    <w:rsid w:val="00F20C61"/>
    <w:rsid w:val="00F20E4C"/>
    <w:rsid w:val="00F21E7D"/>
    <w:rsid w:val="00F23EB1"/>
    <w:rsid w:val="00F245A9"/>
    <w:rsid w:val="00F27785"/>
    <w:rsid w:val="00F27CC5"/>
    <w:rsid w:val="00F319E4"/>
    <w:rsid w:val="00F33384"/>
    <w:rsid w:val="00F37A37"/>
    <w:rsid w:val="00F4172F"/>
    <w:rsid w:val="00F42BC9"/>
    <w:rsid w:val="00F43211"/>
    <w:rsid w:val="00F435B7"/>
    <w:rsid w:val="00F451A1"/>
    <w:rsid w:val="00F4585B"/>
    <w:rsid w:val="00F4703D"/>
    <w:rsid w:val="00F522A0"/>
    <w:rsid w:val="00F52F2C"/>
    <w:rsid w:val="00F54D55"/>
    <w:rsid w:val="00F55424"/>
    <w:rsid w:val="00F56FB4"/>
    <w:rsid w:val="00F63160"/>
    <w:rsid w:val="00F63406"/>
    <w:rsid w:val="00F6384C"/>
    <w:rsid w:val="00F65332"/>
    <w:rsid w:val="00F73EA8"/>
    <w:rsid w:val="00F75FFE"/>
    <w:rsid w:val="00F76895"/>
    <w:rsid w:val="00F77A70"/>
    <w:rsid w:val="00F81569"/>
    <w:rsid w:val="00F81DB1"/>
    <w:rsid w:val="00F86659"/>
    <w:rsid w:val="00F87F96"/>
    <w:rsid w:val="00F91FA5"/>
    <w:rsid w:val="00F920CD"/>
    <w:rsid w:val="00F92E1F"/>
    <w:rsid w:val="00F92F58"/>
    <w:rsid w:val="00F93B84"/>
    <w:rsid w:val="00F93EAA"/>
    <w:rsid w:val="00F949D3"/>
    <w:rsid w:val="00F97436"/>
    <w:rsid w:val="00FA072E"/>
    <w:rsid w:val="00FA1234"/>
    <w:rsid w:val="00FA21C1"/>
    <w:rsid w:val="00FA75FB"/>
    <w:rsid w:val="00FB2500"/>
    <w:rsid w:val="00FB291A"/>
    <w:rsid w:val="00FB2DE2"/>
    <w:rsid w:val="00FB35CC"/>
    <w:rsid w:val="00FB68E7"/>
    <w:rsid w:val="00FB6C79"/>
    <w:rsid w:val="00FB70A9"/>
    <w:rsid w:val="00FC1559"/>
    <w:rsid w:val="00FC24FB"/>
    <w:rsid w:val="00FC2F08"/>
    <w:rsid w:val="00FC3752"/>
    <w:rsid w:val="00FC49E3"/>
    <w:rsid w:val="00FC4D85"/>
    <w:rsid w:val="00FC4F0F"/>
    <w:rsid w:val="00FC6998"/>
    <w:rsid w:val="00FC74A0"/>
    <w:rsid w:val="00FC78E6"/>
    <w:rsid w:val="00FD1527"/>
    <w:rsid w:val="00FD20A0"/>
    <w:rsid w:val="00FD28C8"/>
    <w:rsid w:val="00FD5A93"/>
    <w:rsid w:val="00FD6CED"/>
    <w:rsid w:val="00FD7943"/>
    <w:rsid w:val="00FE0EB3"/>
    <w:rsid w:val="00FE187A"/>
    <w:rsid w:val="00FE1AA0"/>
    <w:rsid w:val="00FE1E73"/>
    <w:rsid w:val="00FE2246"/>
    <w:rsid w:val="00FE2CE5"/>
    <w:rsid w:val="00FE4E11"/>
    <w:rsid w:val="00FE6165"/>
    <w:rsid w:val="00FE7B1B"/>
    <w:rsid w:val="00FF1DFB"/>
    <w:rsid w:val="00FF2AC5"/>
    <w:rsid w:val="00FF393B"/>
    <w:rsid w:val="00FF7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AD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A4763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A4763"/>
    <w:rPr>
      <w:color w:val="0000FF"/>
      <w:u w:val="single"/>
    </w:rPr>
  </w:style>
  <w:style w:type="paragraph" w:styleId="NormalWeb">
    <w:name w:val="Normal (Web)"/>
    <w:basedOn w:val="Normal"/>
    <w:uiPriority w:val="99"/>
    <w:rsid w:val="00CA47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A138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13805"/>
  </w:style>
  <w:style w:type="paragraph" w:styleId="Footer">
    <w:name w:val="footer"/>
    <w:basedOn w:val="Normal"/>
    <w:link w:val="FooterChar"/>
    <w:uiPriority w:val="99"/>
    <w:semiHidden/>
    <w:rsid w:val="00A138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13805"/>
  </w:style>
  <w:style w:type="character" w:customStyle="1" w:styleId="c-11">
    <w:name w:val="c-11"/>
    <w:basedOn w:val="DefaultParagraphFont"/>
    <w:uiPriority w:val="99"/>
    <w:rsid w:val="00557C0C"/>
    <w:rPr>
      <w:rFonts w:ascii="Arial" w:hAnsi="Arial" w:cs="Arial"/>
      <w:color w:val="auto"/>
      <w:position w:val="0"/>
      <w:sz w:val="16"/>
      <w:szCs w:val="16"/>
      <w:u w:val="none"/>
      <w:effect w:val="none"/>
      <w:shd w:val="clear" w:color="auto" w:fill="auto"/>
    </w:rPr>
  </w:style>
  <w:style w:type="character" w:customStyle="1" w:styleId="c-21">
    <w:name w:val="c-21"/>
    <w:basedOn w:val="DefaultParagraphFont"/>
    <w:uiPriority w:val="99"/>
    <w:rsid w:val="00557C0C"/>
    <w:rPr>
      <w:rFonts w:ascii="Arial" w:hAnsi="Arial" w:cs="Arial"/>
      <w:color w:val="auto"/>
      <w:spacing w:val="-8"/>
      <w:position w:val="0"/>
      <w:sz w:val="16"/>
      <w:szCs w:val="16"/>
      <w:u w:val="none"/>
      <w:effect w:val="none"/>
      <w:shd w:val="clear" w:color="auto" w:fill="auto"/>
    </w:rPr>
  </w:style>
  <w:style w:type="character" w:customStyle="1" w:styleId="style21">
    <w:name w:val="style21"/>
    <w:basedOn w:val="DefaultParagraphFont"/>
    <w:uiPriority w:val="99"/>
    <w:rsid w:val="00DE5741"/>
    <w:rPr>
      <w:rFonts w:ascii="Verdana" w:hAnsi="Verdana" w:cs="Verdana"/>
      <w:color w:val="auto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18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9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9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9688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9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9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8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9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9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95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26196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8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9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9335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9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8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8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9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95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89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8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9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9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9670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9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9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8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92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8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9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8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9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9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9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9222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9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9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90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94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9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9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8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9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9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9614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8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9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9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9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92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9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9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8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9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9127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9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9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9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9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91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9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9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9250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9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8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9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92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9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91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9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9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9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9024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9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9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9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96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94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90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9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9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9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9453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9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9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89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9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9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9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9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9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9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9278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9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9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9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91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91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9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9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9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9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9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8925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9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9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9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9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9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88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9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8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9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8917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9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9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89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95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97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9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9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9650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9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9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9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92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97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9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9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8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9387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8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9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95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9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9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90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9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9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9428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9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9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9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96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9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94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9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9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9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9071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9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9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9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9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9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96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9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8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9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9086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9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8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97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9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94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9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9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9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9530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9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9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9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92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8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94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9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9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9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8887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9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9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94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9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96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9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9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8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9126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9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9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9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96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9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95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9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8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9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9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8920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9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9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90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91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97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9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9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8996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9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9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8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9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96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97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9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9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9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9628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9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8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8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9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89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9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8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9161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9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9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93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96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91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93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9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8966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9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9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8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89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90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9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9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9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9040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9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9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9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9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94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92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9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9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9567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9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9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8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9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9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93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9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9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9021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9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9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9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9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9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97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9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9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9802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9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8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9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9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8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88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26189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26190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26191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2619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26191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2619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26193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2619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26196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9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9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9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9778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8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9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9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9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8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91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9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9554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9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9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8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9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90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91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9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9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9516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9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9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8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9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9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94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9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9447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9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9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9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9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91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9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9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9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9322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9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8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9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9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89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9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9237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8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9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8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9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96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90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9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9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8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9225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9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9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9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9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91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97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8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9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9077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9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9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9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9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97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95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9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9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9002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9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9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9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91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93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9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9043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9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9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9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98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92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26196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26197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9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9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9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9575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9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8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9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9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92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94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9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9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9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9792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8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9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9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89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91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8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26189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26191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2619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26194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26195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26195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26196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26196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26197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9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9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9482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9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9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9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9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9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95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9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8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9031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9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8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9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95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9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95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9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9049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8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8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95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91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92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8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9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9179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9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9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9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91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9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97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9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9296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9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9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9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92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94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91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9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9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9404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9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9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9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9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91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92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9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9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9651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9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9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9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9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9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93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9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8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9654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9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9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9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8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8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88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9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9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8969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9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9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9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8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9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90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26192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26193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26194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26195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26195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26195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26196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26197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26197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9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9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9634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93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90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9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91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9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9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9672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9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8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9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96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9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94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9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9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9409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9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9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9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8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91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95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9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9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8949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9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9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9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9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93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9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9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9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9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9325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9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9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9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9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9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96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9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9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9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9284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9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8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9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8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9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97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9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9439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8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9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9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9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9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91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9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9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9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9683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9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8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90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9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9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9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9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9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9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9023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9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8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9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9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9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94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9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9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9208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9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9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9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96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95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92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9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9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9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9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9101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9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9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9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9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89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93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9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8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9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9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8888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9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9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9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9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9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9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9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9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9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9525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9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9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9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9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89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9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8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9645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9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9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9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9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9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92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9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9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9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9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9598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8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9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9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8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9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94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9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9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9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9199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9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9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94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92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9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9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8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9255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9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9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9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95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9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96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9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9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9085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8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9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9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91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94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89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26196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9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9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9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8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9181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9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8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9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91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96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93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19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9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9764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9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18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19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188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97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89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trevor@eurafruit.com" TargetMode="External"/><Relationship Id="rId117" Type="http://schemas.openxmlformats.org/officeDocument/2006/relationships/hyperlink" Target="mailto:cecilia@thexgroup.co.za" TargetMode="External"/><Relationship Id="rId21" Type="http://schemas.openxmlformats.org/officeDocument/2006/relationships/hyperlink" Target="mailto:info@delecta.co.za" TargetMode="External"/><Relationship Id="rId42" Type="http://schemas.openxmlformats.org/officeDocument/2006/relationships/hyperlink" Target="mailto:awie.dejager@ghfruit.co.za" TargetMode="External"/><Relationship Id="rId47" Type="http://schemas.openxmlformats.org/officeDocument/2006/relationships/hyperlink" Target="mailto:wiekus@gmint.co.za" TargetMode="External"/><Relationship Id="rId63" Type="http://schemas.openxmlformats.org/officeDocument/2006/relationships/hyperlink" Target="mailto:andrevde@kromco.co.za" TargetMode="External"/><Relationship Id="rId68" Type="http://schemas.openxmlformats.org/officeDocument/2006/relationships/hyperlink" Target="mailto:charlm@lona.co.za" TargetMode="External"/><Relationship Id="rId84" Type="http://schemas.openxmlformats.org/officeDocument/2006/relationships/hyperlink" Target="mailto:wibo@safe.co.za" TargetMode="External"/><Relationship Id="rId89" Type="http://schemas.openxmlformats.org/officeDocument/2006/relationships/hyperlink" Target="mailto:kobus@sapex.co.za" TargetMode="External"/><Relationship Id="rId112" Type="http://schemas.openxmlformats.org/officeDocument/2006/relationships/hyperlink" Target="mailto:henri@unitedexports.com.au" TargetMode="External"/><Relationship Id="rId16" Type="http://schemas.openxmlformats.org/officeDocument/2006/relationships/hyperlink" Target="mailto:waynemudge@capefive.com" TargetMode="External"/><Relationship Id="rId107" Type="http://schemas.openxmlformats.org/officeDocument/2006/relationships/hyperlink" Target="mailto:anton@unichoice.co.za" TargetMode="External"/><Relationship Id="rId11" Type="http://schemas.openxmlformats.org/officeDocument/2006/relationships/hyperlink" Target="mailto:marketing@banhoekfruit.co.za" TargetMode="External"/><Relationship Id="rId32" Type="http://schemas.openxmlformats.org/officeDocument/2006/relationships/hyperlink" Target="mailto:andre@fivestarproducers.co.za" TargetMode="External"/><Relationship Id="rId37" Type="http://schemas.openxmlformats.org/officeDocument/2006/relationships/hyperlink" Target="mailto:louis@fruitone.com" TargetMode="External"/><Relationship Id="rId53" Type="http://schemas.openxmlformats.org/officeDocument/2006/relationships/hyperlink" Target="mailto:herman@hoekstraexport.co.za" TargetMode="External"/><Relationship Id="rId58" Type="http://schemas.openxmlformats.org/officeDocument/2006/relationships/hyperlink" Target="mailto:anya@jo-rie.co.za" TargetMode="External"/><Relationship Id="rId74" Type="http://schemas.openxmlformats.org/officeDocument/2006/relationships/hyperlink" Target="mailto:marketing@moutoncitrus.co.za" TargetMode="External"/><Relationship Id="rId79" Type="http://schemas.openxmlformats.org/officeDocument/2006/relationships/hyperlink" Target="mailto:mspan@isat.co.za" TargetMode="External"/><Relationship Id="rId102" Type="http://schemas.openxmlformats.org/officeDocument/2006/relationships/hyperlink" Target="mailto:%20%20%3Cscript%20type='text/javascript'%3E%20%3C!--%20var%20prefix%20=%20'ma'%20+%20'il'%20+%20'to';%20var%20path%20=%20'hr'%20+%20'ef'%20+%20'=';%20var%20addy80007%20=%20'petra'%20+%20'@';%20addy80007%20=%20addy80007%20+%20'top8'%20+%20'.'%20+%20'co'%20+%20'.'%20+%20'za';%20document.write('%3Ca%20'%20+%20path%20+%20'\''%20+%20prefix%20+%20':'%20+%20addy80007%20+%20'\'%3E');%20document.write(addy80007);%20document.write('%3C\/a%3E');%20//--%3E\n%20%3C/script%3E%3Cscript%20type='text/javascript'%3E%20%3C!--%20document.write('%3Cspan%20style=\'display:%20none;\'%3E');%20//--%3E%20%3C/script%3EThis%20email%20address%20is%20being%20protected%20from%20spambots.%20You%20need%20JavaScript%20enabled%20to%20view%20it.%20%3Cscript%20type='text/javascript'%3E%20%3C!--%20document.write('%3C/');%20document.write('span%3E');%20//--%3E%20%3C/script%3E" TargetMode="External"/><Relationship Id="rId5" Type="http://schemas.openxmlformats.org/officeDocument/2006/relationships/endnotes" Target="endnotes.xml"/><Relationship Id="rId61" Type="http://schemas.openxmlformats.org/officeDocument/2006/relationships/hyperlink" Target="mailto:saxfold@katco.co.za" TargetMode="External"/><Relationship Id="rId82" Type="http://schemas.openxmlformats.org/officeDocument/2006/relationships/hyperlink" Target="mailto:anton@pomonafruit.com" TargetMode="External"/><Relationship Id="rId90" Type="http://schemas.openxmlformats.org/officeDocument/2006/relationships/hyperlink" Target="mailto:derek@seaboard.co.za" TargetMode="External"/><Relationship Id="rId95" Type="http://schemas.openxmlformats.org/officeDocument/2006/relationships/hyperlink" Target="mailto:Hennie@stargrow.co.za" TargetMode="External"/><Relationship Id="rId19" Type="http://schemas.openxmlformats.org/officeDocument/2006/relationships/hyperlink" Target="mailto:info@corefruit.com" TargetMode="External"/><Relationship Id="rId14" Type="http://schemas.openxmlformats.org/officeDocument/2006/relationships/hyperlink" Target="mailto:carel@betelfruits.co.za" TargetMode="External"/><Relationship Id="rId22" Type="http://schemas.openxmlformats.org/officeDocument/2006/relationships/hyperlink" Target="mailto:wouter@dkifruit.co.za" TargetMode="External"/><Relationship Id="rId27" Type="http://schemas.openxmlformats.org/officeDocument/2006/relationships/hyperlink" Target="mailto:stiaan@everseason.co.za" TargetMode="External"/><Relationship Id="rId30" Type="http://schemas.openxmlformats.org/officeDocument/2006/relationships/hyperlink" Target="mailto:jennyb@fedfa.co.za" TargetMode="External"/><Relationship Id="rId35" Type="http://schemas.openxmlformats.org/officeDocument/2006/relationships/hyperlink" Target="mailto:akieviet@freshworld.co.za" TargetMode="External"/><Relationship Id="rId43" Type="http://schemas.openxmlformats.org/officeDocument/2006/relationships/hyperlink" Target="mailto:gideone@ghfruit.co.za" TargetMode="External"/><Relationship Id="rId48" Type="http://schemas.openxmlformats.org/officeDocument/2006/relationships/hyperlink" Target="mailto:ryno@gmint.co.za" TargetMode="External"/><Relationship Id="rId56" Type="http://schemas.openxmlformats.org/officeDocument/2006/relationships/hyperlink" Target="mailto:sarel@in2fruit.co.za" TargetMode="External"/><Relationship Id="rId64" Type="http://schemas.openxmlformats.org/officeDocument/2006/relationships/hyperlink" Target="mailto:ben@laeveldsitrus.co.za" TargetMode="External"/><Relationship Id="rId69" Type="http://schemas.openxmlformats.org/officeDocument/2006/relationships/hyperlink" Target="mailto:dereks@lona.co.za" TargetMode="External"/><Relationship Id="rId77" Type="http://schemas.openxmlformats.org/officeDocument/2006/relationships/hyperlink" Target="mailto:anton@sland.co.za" TargetMode="External"/><Relationship Id="rId100" Type="http://schemas.openxmlformats.org/officeDocument/2006/relationships/hyperlink" Target="mailto:lynette@thefruitman.co.za" TargetMode="External"/><Relationship Id="rId105" Type="http://schemas.openxmlformats.org/officeDocument/2006/relationships/hyperlink" Target="mailto:daphnej@unifrutti.co.za" TargetMode="External"/><Relationship Id="rId113" Type="http://schemas.openxmlformats.org/officeDocument/2006/relationships/hyperlink" Target="mailto:max@vandoornsa.co.za" TargetMode="External"/><Relationship Id="rId118" Type="http://schemas.openxmlformats.org/officeDocument/2006/relationships/hyperlink" Target="mailto:freek@zestfruit.co.za" TargetMode="External"/><Relationship Id="rId8" Type="http://schemas.openxmlformats.org/officeDocument/2006/relationships/hyperlink" Target="mailto:info@alliancefruit.co.za" TargetMode="External"/><Relationship Id="rId51" Type="http://schemas.openxmlformats.org/officeDocument/2006/relationships/hyperlink" Target="mailto:danie@gmint.co.za" TargetMode="External"/><Relationship Id="rId72" Type="http://schemas.openxmlformats.org/officeDocument/2006/relationships/hyperlink" Target="mailto:trading@marketdemandfruits.co.za" TargetMode="External"/><Relationship Id="rId80" Type="http://schemas.openxmlformats.org/officeDocument/2006/relationships/hyperlink" Target="mailto:gerhardu@patensiecitrus.co.za" TargetMode="External"/><Relationship Id="rId85" Type="http://schemas.openxmlformats.org/officeDocument/2006/relationships/hyperlink" Target="mailto:corne@safb.co.za" TargetMode="External"/><Relationship Id="rId93" Type="http://schemas.openxmlformats.org/officeDocument/2006/relationships/hyperlink" Target="mailto:etienne@southernfruit.co.za" TargetMode="External"/><Relationship Id="rId98" Type="http://schemas.openxmlformats.org/officeDocument/2006/relationships/hyperlink" Target="mailto:splase@sland.co.za" TargetMode="External"/><Relationship Id="rId121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mailto:francois@bonaire.co.za" TargetMode="External"/><Relationship Id="rId17" Type="http://schemas.openxmlformats.org/officeDocument/2006/relationships/hyperlink" Target="mailto:john_taillard@capespan.co.za" TargetMode="External"/><Relationship Id="rId25" Type="http://schemas.openxmlformats.org/officeDocument/2006/relationships/hyperlink" Target="mailto:micheal@emexintl.co.za" TargetMode="External"/><Relationship Id="rId33" Type="http://schemas.openxmlformats.org/officeDocument/2006/relationships/hyperlink" Target="mailto:janhoon@freshnessfirst.co.za" TargetMode="External"/><Relationship Id="rId38" Type="http://schemas.openxmlformats.org/officeDocument/2006/relationships/hyperlink" Target="mailto:%20%3Cscript%20type='text/javascript'%3E%20%3C!--%20var%20prefix%20=%20'ma'%20+%20'il'%20+%20'to';%20var%20path%20=%20'hr'%20+%20'ef'%20+%20'=';%20var%20addy59716%20=%20'chris.moodie'%20+%20'@';%20addy59716%20=%20addy59716%20+%20'fruitways'%20+%20'.'%20+%20'com';%20document.write('%3Ca%20'%20+%20path%20+%20'\''%20+%20prefix%20+%20':'%20+%20addy59716%20+%20'\'%3E');%20document.write(addy59716);%20document.write('%3C\/a%3E');%20//--%3E\n%20%3C/script%3E%3Cscript%20type='text/javascript'%3E%20%3C!--%20document.write('%3Cspan%20style=\'display:%20none;\'%3E');%20//--%3E%20%3C/script%3EThis%20email%20address%20is%20being%20protected%20from%20spambots.%20You%20need%20JavaScript%20enabled%20to%20view%20it.%20%3Cscript%20type='text/javascript'%3E%20%3C!--%20document.write('%3C/');%20document.write('span%3E');%20//--%3E%20%3C/script%3E" TargetMode="External"/><Relationship Id="rId46" Type="http://schemas.openxmlformats.org/officeDocument/2006/relationships/hyperlink" Target="mailto:rory@gmint.co.za" TargetMode="External"/><Relationship Id="rId59" Type="http://schemas.openxmlformats.org/officeDocument/2006/relationships/hyperlink" Target="mailto:joseph@hendricksvrugte.co.za" TargetMode="External"/><Relationship Id="rId67" Type="http://schemas.openxmlformats.org/officeDocument/2006/relationships/hyperlink" Target="mailto:pietvrensburg@worldonline.co.za" TargetMode="External"/><Relationship Id="rId103" Type="http://schemas.openxmlformats.org/officeDocument/2006/relationships/hyperlink" Target="mailto:petra@top8.co.za" TargetMode="External"/><Relationship Id="rId108" Type="http://schemas.openxmlformats.org/officeDocument/2006/relationships/hyperlink" Target="mailto:trevord@univeg.co.za" TargetMode="External"/><Relationship Id="rId116" Type="http://schemas.openxmlformats.org/officeDocument/2006/relationships/hyperlink" Target="mailto:andre@wpfresh.co.za" TargetMode="External"/><Relationship Id="rId20" Type="http://schemas.openxmlformats.org/officeDocument/2006/relationships/hyperlink" Target="mailto:matt@delicaglobal.com" TargetMode="External"/><Relationship Id="rId41" Type="http://schemas.openxmlformats.org/officeDocument/2006/relationships/hyperlink" Target="mailto:jaco@fvc.co.za" TargetMode="External"/><Relationship Id="rId54" Type="http://schemas.openxmlformats.org/officeDocument/2006/relationships/hyperlink" Target="mailto:pieter@ifruit.co.za" TargetMode="External"/><Relationship Id="rId62" Type="http://schemas.openxmlformats.org/officeDocument/2006/relationships/hyperlink" Target="mailto:willem@komatifruits.co.za" TargetMode="External"/><Relationship Id="rId70" Type="http://schemas.openxmlformats.org/officeDocument/2006/relationships/hyperlink" Target="mailto:barend@mahela.co.za" TargetMode="External"/><Relationship Id="rId75" Type="http://schemas.openxmlformats.org/officeDocument/2006/relationships/hyperlink" Target="mailto:Easyfarm@telkomsa.net" TargetMode="External"/><Relationship Id="rId83" Type="http://schemas.openxmlformats.org/officeDocument/2006/relationships/hyperlink" Target="mailto:francois@pomonafruit.com" TargetMode="External"/><Relationship Id="rId88" Type="http://schemas.openxmlformats.org/officeDocument/2006/relationships/hyperlink" Target="mailto:alucas@sa-sanmiguel.com" TargetMode="External"/><Relationship Id="rId91" Type="http://schemas.openxmlformats.org/officeDocument/2006/relationships/hyperlink" Target="mailto:peter@seaboard.co.za" TargetMode="External"/><Relationship Id="rId96" Type="http://schemas.openxmlformats.org/officeDocument/2006/relationships/hyperlink" Target="mailto:fruit@stargrow.co.za" TargetMode="External"/><Relationship Id="rId111" Type="http://schemas.openxmlformats.org/officeDocument/2006/relationships/hyperlink" Target="mailto:roger@unitedexports.com.au" TargetMode="External"/><Relationship Id="rId1" Type="http://schemas.openxmlformats.org/officeDocument/2006/relationships/styles" Target="styles.xml"/><Relationship Id="rId6" Type="http://schemas.openxmlformats.org/officeDocument/2006/relationships/hyperlink" Target="mailto:chris@afrifresh.co.za" TargetMode="External"/><Relationship Id="rId15" Type="http://schemas.openxmlformats.org/officeDocument/2006/relationships/hyperlink" Target="mailto:scott.dowle@capecitrus.com" TargetMode="External"/><Relationship Id="rId23" Type="http://schemas.openxmlformats.org/officeDocument/2006/relationships/hyperlink" Target="mailto:theda.doman@dole.com" TargetMode="External"/><Relationship Id="rId28" Type="http://schemas.openxmlformats.org/officeDocument/2006/relationships/hyperlink" Target="mailto:enslin@exsa.com" TargetMode="External"/><Relationship Id="rId36" Type="http://schemas.openxmlformats.org/officeDocument/2006/relationships/hyperlink" Target="mailto:pieter@freshgoldsa.co.za" TargetMode="External"/><Relationship Id="rId49" Type="http://schemas.openxmlformats.org/officeDocument/2006/relationships/hyperlink" Target="mailto:admin@groep91.co.za" TargetMode="External"/><Relationship Id="rId57" Type="http://schemas.openxmlformats.org/officeDocument/2006/relationships/hyperlink" Target="mailto:paula@jo-rie.co.za" TargetMode="External"/><Relationship Id="rId106" Type="http://schemas.openxmlformats.org/officeDocument/2006/relationships/hyperlink" Target="mailto:info@unifrutti.co.za" TargetMode="External"/><Relationship Id="rId114" Type="http://schemas.openxmlformats.org/officeDocument/2006/relationships/hyperlink" Target="mailto:henk.wever@vanguardteam.com" TargetMode="External"/><Relationship Id="rId119" Type="http://schemas.openxmlformats.org/officeDocument/2006/relationships/hyperlink" Target="mailto:info@zz2.co.za" TargetMode="External"/><Relationship Id="rId10" Type="http://schemas.openxmlformats.org/officeDocument/2006/relationships/hyperlink" Target="mailto:tippie@atmarket.co.za" TargetMode="External"/><Relationship Id="rId31" Type="http://schemas.openxmlformats.org/officeDocument/2006/relationships/hyperlink" Target="mailto:admin@fivestarproducers.co.za" TargetMode="External"/><Relationship Id="rId44" Type="http://schemas.openxmlformats.org/officeDocument/2006/relationships/hyperlink" Target="mailto:richard@fresh-produce.co.za" TargetMode="External"/><Relationship Id="rId52" Type="http://schemas.openxmlformats.org/officeDocument/2006/relationships/hyperlink" Target="mailto:hendri@hnpieterse.co.za" TargetMode="External"/><Relationship Id="rId60" Type="http://schemas.openxmlformats.org/officeDocument/2006/relationships/hyperlink" Target="mailto:rema@kairalisa.com" TargetMode="External"/><Relationship Id="rId65" Type="http://schemas.openxmlformats.org/officeDocument/2006/relationships/hyperlink" Target="mailto:gerhard@lerouxgroup.co.za" TargetMode="External"/><Relationship Id="rId73" Type="http://schemas.openxmlformats.org/officeDocument/2006/relationships/hyperlink" Target="mailto:archie@migratus.net" TargetMode="External"/><Relationship Id="rId78" Type="http://schemas.openxmlformats.org/officeDocument/2006/relationships/hyperlink" Target="mailto:santas@isat.co.za" TargetMode="External"/><Relationship Id="rId81" Type="http://schemas.openxmlformats.org/officeDocument/2006/relationships/hyperlink" Target="mailto:Adriaan@pitto.co.za" TargetMode="External"/><Relationship Id="rId86" Type="http://schemas.openxmlformats.org/officeDocument/2006/relationships/hyperlink" Target="mailto:info@safb.co.za" TargetMode="External"/><Relationship Id="rId94" Type="http://schemas.openxmlformats.org/officeDocument/2006/relationships/hyperlink" Target="mailto:willie@sevenseasfruit.com" TargetMode="External"/><Relationship Id="rId99" Type="http://schemas.openxmlformats.org/officeDocument/2006/relationships/hyperlink" Target="mailto:production@swellenfruit.com" TargetMode="External"/><Relationship Id="rId101" Type="http://schemas.openxmlformats.org/officeDocument/2006/relationships/hyperlink" Target="mailto:js@thegrapeco.co.za" TargetMode="External"/><Relationship Id="rId122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mailto:stephen@amcfruit.co.za" TargetMode="External"/><Relationship Id="rId13" Type="http://schemas.openxmlformats.org/officeDocument/2006/relationships/hyperlink" Target="mailto:anton@asvfarms.co.za" TargetMode="External"/><Relationship Id="rId18" Type="http://schemas.openxmlformats.org/officeDocument/2006/relationships/hyperlink" Target="mailto:liezel@colorsfruit.com" TargetMode="External"/><Relationship Id="rId39" Type="http://schemas.openxmlformats.org/officeDocument/2006/relationships/hyperlink" Target="mailto:chris.moodie@fruitways.com" TargetMode="External"/><Relationship Id="rId109" Type="http://schemas.openxmlformats.org/officeDocument/2006/relationships/hyperlink" Target="mailto:heilib@univeg.co.za" TargetMode="External"/><Relationship Id="rId34" Type="http://schemas.openxmlformats.org/officeDocument/2006/relationships/hyperlink" Target="mailto:dkieviet@freshworld.co.za" TargetMode="External"/><Relationship Id="rId50" Type="http://schemas.openxmlformats.org/officeDocument/2006/relationships/hyperlink" Target="mailto:snyman@gmint.co.za" TargetMode="External"/><Relationship Id="rId55" Type="http://schemas.openxmlformats.org/officeDocument/2006/relationships/hyperlink" Target="mailto:andre@inseason.co.za" TargetMode="External"/><Relationship Id="rId76" Type="http://schemas.openxmlformats.org/officeDocument/2006/relationships/hyperlink" Target="mailto:pieterk@karsten.co.za" TargetMode="External"/><Relationship Id="rId97" Type="http://schemas.openxmlformats.org/officeDocument/2006/relationships/hyperlink" Target="mailto:annelie@stemsfruit.co.za" TargetMode="External"/><Relationship Id="rId104" Type="http://schemas.openxmlformats.org/officeDocument/2006/relationships/hyperlink" Target="mailto:ilset@tru-cape.co.za" TargetMode="External"/><Relationship Id="rId120" Type="http://schemas.openxmlformats.org/officeDocument/2006/relationships/header" Target="header1.xml"/><Relationship Id="rId7" Type="http://schemas.openxmlformats.org/officeDocument/2006/relationships/hyperlink" Target="http://www.alliancefruit.co.za/" TargetMode="External"/><Relationship Id="rId71" Type="http://schemas.openxmlformats.org/officeDocument/2006/relationships/hyperlink" Target="mailto:nono@makolobane.co.za" TargetMode="External"/><Relationship Id="rId92" Type="http://schemas.openxmlformats.org/officeDocument/2006/relationships/hyperlink" Target="mailto:carl@sinogold.co.za" TargetMode="External"/><Relationship Id="rId2" Type="http://schemas.openxmlformats.org/officeDocument/2006/relationships/settings" Target="settings.xml"/><Relationship Id="rId29" Type="http://schemas.openxmlformats.org/officeDocument/2006/relationships/hyperlink" Target="mailto:hercules@ffesa.co.za" TargetMode="External"/><Relationship Id="rId24" Type="http://schemas.openxmlformats.org/officeDocument/2006/relationships/hyperlink" Target="mailto:gysfruit@dutoit.com" TargetMode="External"/><Relationship Id="rId40" Type="http://schemas.openxmlformats.org/officeDocument/2006/relationships/hyperlink" Target="mailto:riel@fruits.co.za" TargetMode="External"/><Relationship Id="rId45" Type="http://schemas.openxmlformats.org/officeDocument/2006/relationships/hyperlink" Target="mailto:leon@grapealliance.co.za" TargetMode="External"/><Relationship Id="rId66" Type="http://schemas.openxmlformats.org/officeDocument/2006/relationships/hyperlink" Target="mailto:marius.db@letaba.com" TargetMode="External"/><Relationship Id="rId87" Type="http://schemas.openxmlformats.org/officeDocument/2006/relationships/hyperlink" Target="mailto:mjensen@safpro.net" TargetMode="External"/><Relationship Id="rId110" Type="http://schemas.openxmlformats.org/officeDocument/2006/relationships/hyperlink" Target="mailto:ghall@unipack.co.za" TargetMode="External"/><Relationship Id="rId115" Type="http://schemas.openxmlformats.org/officeDocument/2006/relationships/hyperlink" Target="mailto:vintage@vyebosch.co.z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7</Pages>
  <Words>3018</Words>
  <Characters>17205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информация</dc:title>
  <dc:subject/>
  <dc:creator>User</dc:creator>
  <cp:keywords/>
  <dc:description/>
  <cp:lastModifiedBy>BelyaevDV</cp:lastModifiedBy>
  <cp:revision>2</cp:revision>
  <dcterms:created xsi:type="dcterms:W3CDTF">2014-09-17T06:21:00Z</dcterms:created>
  <dcterms:modified xsi:type="dcterms:W3CDTF">2014-09-17T06:21:00Z</dcterms:modified>
</cp:coreProperties>
</file>